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AC40" w14:textId="04D736A3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B03397">
        <w:rPr>
          <w:rFonts w:ascii="Arial" w:hAnsi="Arial" w:cs="Arial"/>
          <w:b/>
          <w:sz w:val="24"/>
          <w:szCs w:val="24"/>
        </w:rPr>
        <w:t>3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B03397" w:rsidRPr="00B03397">
        <w:rPr>
          <w:rFonts w:ascii="Arial" w:hAnsi="Arial" w:cs="Arial"/>
          <w:b/>
          <w:sz w:val="24"/>
          <w:szCs w:val="24"/>
        </w:rPr>
        <w:t>R4-</w:t>
      </w:r>
      <w:r w:rsidR="00B87B09" w:rsidRPr="00B87B09">
        <w:rPr>
          <w:rFonts w:ascii="Arial" w:hAnsi="Arial" w:cs="Arial"/>
          <w:b/>
          <w:sz w:val="24"/>
          <w:szCs w:val="24"/>
        </w:rPr>
        <w:t>2210873</w:t>
      </w:r>
    </w:p>
    <w:p w14:paraId="1CA3D989" w14:textId="0B74B848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B03397">
        <w:rPr>
          <w:rFonts w:ascii="Arial" w:hAnsi="Arial" w:cs="Arial"/>
          <w:b/>
          <w:sz w:val="24"/>
          <w:szCs w:val="24"/>
        </w:rPr>
        <w:t>9</w:t>
      </w:r>
      <w:r w:rsidR="00B03397" w:rsidRPr="00B0339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3397">
        <w:rPr>
          <w:rFonts w:ascii="Arial" w:hAnsi="Arial" w:cs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r w:rsidR="00B03397">
        <w:rPr>
          <w:rFonts w:ascii="Arial" w:hAnsi="Arial"/>
          <w:b/>
          <w:sz w:val="24"/>
          <w:szCs w:val="24"/>
        </w:rPr>
        <w:t>May</w:t>
      </w:r>
      <w:r w:rsidR="00083CCA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 xml:space="preserve">– </w:t>
      </w:r>
      <w:r w:rsidR="00B03397">
        <w:rPr>
          <w:rFonts w:ascii="Arial" w:hAnsi="Arial"/>
          <w:b/>
          <w:sz w:val="24"/>
          <w:szCs w:val="24"/>
        </w:rPr>
        <w:t>20</w:t>
      </w:r>
      <w:r w:rsidR="00B03397" w:rsidRPr="00B03397">
        <w:rPr>
          <w:rFonts w:ascii="Arial" w:hAnsi="Arial"/>
          <w:b/>
          <w:sz w:val="24"/>
          <w:szCs w:val="24"/>
          <w:vertAlign w:val="superscript"/>
        </w:rPr>
        <w:t>th</w:t>
      </w:r>
      <w:r w:rsidR="00B03397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>of M</w:t>
      </w:r>
      <w:r w:rsidR="00B03397">
        <w:rPr>
          <w:rFonts w:ascii="Arial" w:hAnsi="Arial"/>
          <w:b/>
          <w:sz w:val="24"/>
          <w:szCs w:val="24"/>
        </w:rPr>
        <w:t>ay</w:t>
      </w:r>
      <w:r w:rsidRPr="00CD5A36">
        <w:rPr>
          <w:rFonts w:ascii="Arial" w:hAnsi="Arial"/>
          <w:b/>
          <w:sz w:val="24"/>
          <w:szCs w:val="24"/>
        </w:rPr>
        <w:t>, 202</w:t>
      </w:r>
      <w:r w:rsidR="00083CCA">
        <w:rPr>
          <w:rFonts w:ascii="Arial" w:hAnsi="Arial"/>
          <w:b/>
          <w:sz w:val="24"/>
          <w:szCs w:val="24"/>
        </w:rPr>
        <w:t>2</w:t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  <w:t xml:space="preserve"> </w:t>
      </w:r>
      <w:r w:rsidR="00B87B09" w:rsidRPr="00264EF8">
        <w:rPr>
          <w:rFonts w:ascii="Arial" w:hAnsi="Arial"/>
          <w:b/>
          <w:szCs w:val="24"/>
        </w:rPr>
        <w:t xml:space="preserve">(revision of </w:t>
      </w:r>
      <w:r w:rsidR="00B87B09" w:rsidRPr="00264EF8">
        <w:rPr>
          <w:rFonts w:ascii="Arial" w:hAnsi="Arial" w:cs="Arial"/>
          <w:b/>
          <w:szCs w:val="24"/>
        </w:rPr>
        <w:t>R4-</w:t>
      </w:r>
      <w:r w:rsidR="00B87B09" w:rsidRPr="00B87B09">
        <w:rPr>
          <w:rFonts w:ascii="Arial" w:hAnsi="Arial" w:cs="Arial"/>
          <w:b/>
          <w:szCs w:val="24"/>
        </w:rPr>
        <w:t>2210216</w:t>
      </w:r>
      <w:r w:rsidR="00B87B09" w:rsidRPr="00264EF8">
        <w:rPr>
          <w:rFonts w:ascii="Arial" w:hAnsi="Arial" w:cs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E7AAE40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03397">
        <w:rPr>
          <w:rFonts w:ascii="Arial" w:eastAsia="MS Mincho" w:hAnsi="Arial" w:cs="Arial"/>
          <w:bCs/>
          <w:color w:val="000000"/>
          <w:sz w:val="22"/>
          <w:lang w:val="pt-BR" w:eastAsia="ja-JP"/>
        </w:rPr>
        <w:t>9.12.3.3</w:t>
      </w:r>
    </w:p>
    <w:p w14:paraId="17C21021" w14:textId="6EBA9D0C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377DB5">
        <w:rPr>
          <w:rFonts w:ascii="Arial" w:hAnsi="Arial" w:cs="Arial"/>
          <w:color w:val="000000"/>
          <w:sz w:val="22"/>
          <w:lang w:val="en-US"/>
        </w:rPr>
        <w:t>Inmarsat</w:t>
      </w:r>
    </w:p>
    <w:p w14:paraId="0AF18C2C" w14:textId="1E6995EE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13E8B">
        <w:rPr>
          <w:rFonts w:ascii="Arial" w:eastAsia="MS Mincho" w:hAnsi="Arial" w:cs="Arial"/>
          <w:bCs/>
          <w:color w:val="000000"/>
          <w:sz w:val="22"/>
        </w:rPr>
        <w:t>TP for</w:t>
      </w:r>
      <w:r w:rsidR="005A4828">
        <w:rPr>
          <w:rFonts w:ascii="Arial" w:eastAsia="MS Mincho" w:hAnsi="Arial" w:cs="Arial"/>
          <w:color w:val="000000"/>
          <w:sz w:val="22"/>
        </w:rPr>
        <w:t xml:space="preserve"> TS 38.108</w:t>
      </w:r>
      <w:r w:rsidR="007C421B">
        <w:rPr>
          <w:rFonts w:ascii="Arial" w:eastAsia="MS Mincho" w:hAnsi="Arial" w:cs="Arial"/>
          <w:color w:val="000000"/>
          <w:sz w:val="22"/>
        </w:rPr>
        <w:t xml:space="preserve">, </w:t>
      </w:r>
      <w:r w:rsidR="00DC4C4E">
        <w:rPr>
          <w:rFonts w:ascii="Arial" w:eastAsia="MS Mincho" w:hAnsi="Arial" w:cs="Arial"/>
          <w:color w:val="000000"/>
          <w:sz w:val="22"/>
        </w:rPr>
        <w:t>6.6</w:t>
      </w:r>
      <w:r w:rsidR="00DA0877">
        <w:rPr>
          <w:rFonts w:ascii="Arial" w:eastAsia="MS Mincho" w:hAnsi="Arial" w:cs="Arial"/>
          <w:color w:val="000000"/>
          <w:sz w:val="22"/>
        </w:rPr>
        <w:t>.4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DA0877">
        <w:rPr>
          <w:rFonts w:ascii="Arial" w:eastAsia="MS Mincho" w:hAnsi="Arial" w:cs="Arial"/>
          <w:color w:val="000000"/>
          <w:sz w:val="22"/>
        </w:rPr>
        <w:t>Operating band u</w:t>
      </w:r>
      <w:r w:rsidR="00C542BD">
        <w:rPr>
          <w:rFonts w:ascii="Arial" w:eastAsia="MS Mincho" w:hAnsi="Arial" w:cs="Arial"/>
          <w:color w:val="000000"/>
          <w:sz w:val="22"/>
        </w:rPr>
        <w:t xml:space="preserve">nwanted </w:t>
      </w:r>
      <w:r w:rsidR="00377DB5">
        <w:rPr>
          <w:rFonts w:ascii="Arial" w:eastAsia="MS Mincho" w:hAnsi="Arial" w:cs="Arial"/>
          <w:color w:val="000000"/>
          <w:sz w:val="22"/>
        </w:rPr>
        <w:t>emissions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Heading1"/>
      </w:pPr>
      <w:r>
        <w:t>Introduction</w:t>
      </w:r>
    </w:p>
    <w:p w14:paraId="6A86C902" w14:textId="5411788B" w:rsidR="006975ED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>0</w:t>
      </w:r>
      <w:r w:rsidR="00B03397">
        <w:t>2-</w:t>
      </w:r>
      <w:r>
        <w:t xml:space="preserve">e, </w:t>
      </w:r>
      <w:r w:rsidR="006975ED">
        <w:t xml:space="preserve">it was agreed that further discussion would be required in order to address </w:t>
      </w:r>
      <w:r w:rsidR="004F29B2">
        <w:t xml:space="preserve"> </w:t>
      </w:r>
      <w:r w:rsidR="004F29B2" w:rsidRPr="005A52D7">
        <w:rPr>
          <w:i/>
          <w:iCs/>
        </w:rPr>
        <w:t xml:space="preserve">Section </w:t>
      </w:r>
      <w:r w:rsidR="00DC4C4E" w:rsidRPr="005A52D7">
        <w:rPr>
          <w:i/>
          <w:iCs/>
        </w:rPr>
        <w:t>6</w:t>
      </w:r>
      <w:r w:rsidR="004F29B2">
        <w:t xml:space="preserve"> of </w:t>
      </w:r>
      <w:r w:rsidR="00DC4C4E">
        <w:t>TS 38.108</w:t>
      </w:r>
      <w:r w:rsidR="006975ED">
        <w:t xml:space="preserve">, specifically in respect to sub-section 6.6.4 Operating band unwanted emissions.  </w:t>
      </w:r>
    </w:p>
    <w:p w14:paraId="7D116C5C" w14:textId="3C9C3081" w:rsidR="001E478C" w:rsidRDefault="00D1048B" w:rsidP="001E478C">
      <w:r>
        <w:t>This</w:t>
      </w:r>
      <w:r w:rsidR="00D30540">
        <w:t xml:space="preserve"> document</w:t>
      </w:r>
      <w:r>
        <w:t xml:space="preserve"> provides</w:t>
      </w:r>
      <w:r w:rsidR="004F29B2">
        <w:t xml:space="preserve"> </w:t>
      </w:r>
      <w:r>
        <w:t>a new skeleton</w:t>
      </w:r>
      <w:r w:rsidR="00D922FA">
        <w:t xml:space="preserve"> </w:t>
      </w:r>
      <w:r w:rsidR="004F29B2">
        <w:t>TP</w:t>
      </w:r>
      <w:r>
        <w:t xml:space="preserve"> for TS38.108 Section 6.6.4 Operating band unwanted emissions</w:t>
      </w:r>
      <w:r w:rsidR="006975ED">
        <w:t xml:space="preserve">, in revision of the previous TP </w:t>
      </w:r>
      <w:r w:rsidR="00F75EB9">
        <w:t>[3]</w:t>
      </w:r>
      <w:r w:rsidR="006975ED">
        <w:t>, as noted in the chairman’s notes [</w:t>
      </w:r>
      <w:r w:rsidR="00F75EB9">
        <w:t>4]</w:t>
      </w:r>
      <w:r w:rsidR="006975ED">
        <w:t>:</w:t>
      </w:r>
    </w:p>
    <w:tbl>
      <w:tblPr>
        <w:tblW w:w="35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2755"/>
        <w:gridCol w:w="918"/>
        <w:gridCol w:w="1050"/>
        <w:gridCol w:w="1130"/>
      </w:tblGrid>
      <w:tr w:rsidR="006975ED" w14:paraId="0800BBE5" w14:textId="77777777" w:rsidTr="002D095A">
        <w:trPr>
          <w:trHeight w:val="400"/>
          <w:jc w:val="center"/>
        </w:trPr>
        <w:tc>
          <w:tcPr>
            <w:tcW w:w="5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B1F6" w14:textId="1385C968" w:rsidR="006975ED" w:rsidRDefault="006975ED">
            <w:pPr>
              <w:rPr>
                <w:lang w:eastAsia="en-GB"/>
              </w:rPr>
            </w:pPr>
            <w:r w:rsidRPr="00F75EB9">
              <w:t>R4-2207375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F1D89" w14:textId="77777777" w:rsidR="006975ED" w:rsidRDefault="006975ED">
            <w:r>
              <w:t>Draft TP for TS 38.108 Section 6.6.4 Operating band unwanted emissions</w:t>
            </w: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CB49" w14:textId="77777777" w:rsidR="006975ED" w:rsidRDefault="006975ED">
            <w:r>
              <w:t>Inmarsat</w:t>
            </w:r>
          </w:p>
        </w:tc>
        <w:tc>
          <w:tcPr>
            <w:tcW w:w="3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AA67" w14:textId="77777777" w:rsidR="006975ED" w:rsidRDefault="006975ED">
            <w:r>
              <w:t>Postponed</w:t>
            </w:r>
          </w:p>
        </w:tc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070F" w14:textId="77777777" w:rsidR="006975ED" w:rsidRDefault="006975ED">
            <w:r>
              <w:t>UEM is not concluded.</w:t>
            </w:r>
          </w:p>
        </w:tc>
      </w:tr>
    </w:tbl>
    <w:p w14:paraId="570FD890" w14:textId="32F8185C" w:rsidR="006975ED" w:rsidRDefault="006975ED" w:rsidP="001E478C"/>
    <w:p w14:paraId="72CB4049" w14:textId="535726C7" w:rsidR="00C85B3D" w:rsidRDefault="00C85B3D" w:rsidP="001E478C">
      <w:r>
        <w:t xml:space="preserve">The skeleton proposal </w:t>
      </w:r>
      <w:r w:rsidR="003A677F">
        <w:t>was</w:t>
      </w:r>
      <w:r>
        <w:t xml:space="preserve"> </w:t>
      </w:r>
      <w:r w:rsidR="003A677F">
        <w:t xml:space="preserve">thus </w:t>
      </w:r>
      <w:r>
        <w:t xml:space="preserve">provided in line with the agreements made in </w:t>
      </w:r>
      <w:r w:rsidR="00066868">
        <w:t xml:space="preserve">approved </w:t>
      </w:r>
      <w:r>
        <w:t>W</w:t>
      </w:r>
      <w:r w:rsidR="00066868">
        <w:t xml:space="preserve">ay </w:t>
      </w:r>
      <w:r>
        <w:t>F</w:t>
      </w:r>
      <w:r w:rsidR="00066868">
        <w:t xml:space="preserve">orward </w:t>
      </w:r>
      <w:r w:rsidR="00066868" w:rsidRPr="00066868">
        <w:t>on SAN SEM and spurious emission</w:t>
      </w:r>
      <w:r>
        <w:t xml:space="preserve"> </w:t>
      </w:r>
      <w:r w:rsidR="00066868">
        <w:t>made during RAN4#102-e [5]</w:t>
      </w:r>
    </w:p>
    <w:p w14:paraId="7130C51A" w14:textId="19E640E4" w:rsidR="003A677F" w:rsidRPr="002D095A" w:rsidRDefault="003A677F" w:rsidP="001E478C">
      <w:pPr>
        <w:rPr>
          <w:lang w:val="en-US"/>
        </w:rPr>
      </w:pPr>
      <w:r>
        <w:t>This TP was further revised during RAN4</w:t>
      </w:r>
      <w:r>
        <w:rPr>
          <w:lang w:val="en-US"/>
        </w:rPr>
        <w:t xml:space="preserve">#103-e following agreed WF during </w:t>
      </w:r>
      <w:r w:rsidRPr="003A677F">
        <w:rPr>
          <w:lang w:val="en-US"/>
        </w:rPr>
        <w:t>GTW discussion on May 11</w:t>
      </w:r>
      <w:r w:rsidRPr="002D095A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405F17">
        <w:rPr>
          <w:lang w:val="en-US"/>
        </w:rPr>
        <w:t xml:space="preserve">[6] </w:t>
      </w:r>
      <w:r>
        <w:rPr>
          <w:lang w:val="en-US"/>
        </w:rPr>
        <w:t xml:space="preserve">and merged with draft TP </w:t>
      </w:r>
      <w:r w:rsidR="00405F17">
        <w:rPr>
          <w:lang w:val="en-US"/>
        </w:rPr>
        <w:t>from Thales [7]</w:t>
      </w:r>
      <w:r>
        <w:rPr>
          <w:lang w:val="en-US"/>
        </w:rPr>
        <w:t>.</w:t>
      </w:r>
    </w:p>
    <w:p w14:paraId="068BEA71" w14:textId="77777777" w:rsidR="001E478C" w:rsidRDefault="001E478C" w:rsidP="001E478C">
      <w:pPr>
        <w:pStyle w:val="Heading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580C8D1A" w14:textId="4CB0BE60" w:rsidR="00526A82" w:rsidRDefault="00526A82" w:rsidP="008A605F">
      <w:r>
        <w:t>[1] TS 38.108</w:t>
      </w:r>
      <w:r w:rsidR="00E13AD7">
        <w:t xml:space="preserve">, </w:t>
      </w:r>
      <w:r w:rsidR="0015424D">
        <w:t>“</w:t>
      </w:r>
      <w:r w:rsidR="00A721AB" w:rsidRPr="00A721AB">
        <w:t>NR; Satellite Node radio transmission and reception</w:t>
      </w:r>
      <w:r w:rsidR="0015424D">
        <w:t>”</w:t>
      </w:r>
      <w:r w:rsidR="00A721AB">
        <w:t>;</w:t>
      </w:r>
    </w:p>
    <w:p w14:paraId="730BCD91" w14:textId="77777777" w:rsidR="00F75EB9" w:rsidRDefault="001E478C" w:rsidP="0015424D">
      <w:pPr>
        <w:rPr>
          <w:color w:val="000000"/>
          <w:szCs w:val="21"/>
          <w:lang w:val="en-US"/>
        </w:rPr>
      </w:pPr>
      <w:r>
        <w:t>[</w:t>
      </w:r>
      <w:r w:rsidR="00526A82">
        <w:rPr>
          <w:color w:val="000000"/>
          <w:szCs w:val="21"/>
          <w:lang w:val="en-US"/>
        </w:rPr>
        <w:t>2</w:t>
      </w:r>
      <w:r w:rsidRPr="002C4E51">
        <w:rPr>
          <w:color w:val="000000"/>
          <w:szCs w:val="21"/>
          <w:lang w:val="en-US"/>
        </w:rPr>
        <w:t>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="0015424D">
        <w:rPr>
          <w:color w:val="000000"/>
          <w:szCs w:val="21"/>
        </w:rPr>
        <w:t>“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15424D">
        <w:rPr>
          <w:color w:val="000000"/>
          <w:szCs w:val="21"/>
          <w:lang w:val="en-US"/>
        </w:rPr>
        <w:t>”;</w:t>
      </w:r>
    </w:p>
    <w:p w14:paraId="66E68934" w14:textId="77777777" w:rsidR="00F75EB9" w:rsidRDefault="00F75EB9" w:rsidP="0015424D">
      <w:pPr>
        <w:rPr>
          <w:color w:val="000000"/>
          <w:szCs w:val="21"/>
          <w:lang w:val="en-US"/>
        </w:rPr>
      </w:pPr>
      <w:r>
        <w:rPr>
          <w:color w:val="000000"/>
          <w:szCs w:val="21"/>
          <w:lang w:val="en-US"/>
        </w:rPr>
        <w:t xml:space="preserve">[3] </w:t>
      </w:r>
      <w:r w:rsidRPr="00F75EB9">
        <w:t>R4-2207375</w:t>
      </w:r>
      <w:r>
        <w:t>, Draft TP for TS 38.108 Section 6.6.4 Operating band unwanted emissions</w:t>
      </w:r>
      <w:r>
        <w:rPr>
          <w:color w:val="000000"/>
          <w:szCs w:val="21"/>
          <w:lang w:val="en-US"/>
        </w:rPr>
        <w:t>, Inmarsat</w:t>
      </w:r>
    </w:p>
    <w:p w14:paraId="32CB2B39" w14:textId="5C26254D" w:rsidR="00066868" w:rsidRDefault="00F75EB9" w:rsidP="0015424D">
      <w:pPr>
        <w:rPr>
          <w:color w:val="000000"/>
          <w:szCs w:val="21"/>
          <w:lang w:val="en-US"/>
        </w:rPr>
      </w:pPr>
      <w:r>
        <w:rPr>
          <w:color w:val="000000"/>
          <w:szCs w:val="21"/>
          <w:lang w:val="en-US"/>
        </w:rPr>
        <w:t xml:space="preserve">[4] </w:t>
      </w:r>
      <w:r w:rsidR="00066868" w:rsidRPr="00066868">
        <w:rPr>
          <w:color w:val="000000"/>
          <w:szCs w:val="21"/>
          <w:lang w:val="en-US"/>
        </w:rPr>
        <w:t>RAN4_102-e_BSRF_Demod_Test_ Session_report_EOMv2_AfterPostMeetingApproval.docx</w:t>
      </w:r>
    </w:p>
    <w:p w14:paraId="42EFA753" w14:textId="77777777" w:rsidR="00405F17" w:rsidRDefault="00066868" w:rsidP="0015424D">
      <w:r>
        <w:rPr>
          <w:color w:val="000000"/>
          <w:szCs w:val="21"/>
          <w:lang w:val="en-US"/>
        </w:rPr>
        <w:t xml:space="preserve">[5] </w:t>
      </w:r>
      <w:r w:rsidRPr="00C85B3D">
        <w:t>R4-2207456</w:t>
      </w:r>
    </w:p>
    <w:p w14:paraId="3DE42EE0" w14:textId="77777777" w:rsidR="00405F17" w:rsidRDefault="00405F17" w:rsidP="0015424D">
      <w:r>
        <w:t xml:space="preserve">[6] </w:t>
      </w:r>
      <w:r w:rsidRPr="00405F17">
        <w:t>RAN4_103-e_BS_Demod_Test_Session_RRM_</w:t>
      </w:r>
      <w:proofErr w:type="gramStart"/>
      <w:r w:rsidRPr="00405F17">
        <w:t>Session[</w:t>
      </w:r>
      <w:proofErr w:type="gramEnd"/>
      <w:r w:rsidRPr="00405F17">
        <w:t xml:space="preserve">219-234]_report_09_May17_AfterFirstRoundv2 </w:t>
      </w:r>
    </w:p>
    <w:p w14:paraId="7F9F50C6" w14:textId="584A0A1E" w:rsidR="00353C1F" w:rsidRPr="003E7965" w:rsidRDefault="00405F17" w:rsidP="0015424D">
      <w:pPr>
        <w:rPr>
          <w:color w:val="000000"/>
          <w:szCs w:val="21"/>
          <w:lang w:val="en-US"/>
        </w:rPr>
      </w:pPr>
      <w:r>
        <w:t xml:space="preserve">[7] </w:t>
      </w:r>
      <w:r w:rsidRPr="00405F17">
        <w:t xml:space="preserve">R4-2210000_v03_LN_THALES 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2696AAD5" w:rsidR="001E478C" w:rsidRPr="00743ED6" w:rsidRDefault="001E478C" w:rsidP="008A605F">
      <w:pPr>
        <w:pStyle w:val="Heading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</w:t>
      </w:r>
      <w:r w:rsidR="00CF21A2">
        <w:rPr>
          <w:rFonts w:asciiTheme="minorHAnsi" w:hAnsiTheme="minorHAnsi" w:cs="Calibri"/>
          <w:lang w:eastAsia="zh-CN"/>
        </w:rPr>
        <w:t>TS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</w:t>
      </w:r>
      <w:r w:rsidR="00CF21A2">
        <w:rPr>
          <w:rFonts w:asciiTheme="minorHAnsi" w:hAnsiTheme="minorHAnsi" w:cs="Calibri"/>
          <w:lang w:eastAsia="zh-CN"/>
        </w:rPr>
        <w:t>108</w:t>
      </w:r>
    </w:p>
    <w:p w14:paraId="1E1B0765" w14:textId="07BCBBDC" w:rsidR="00CA468D" w:rsidRDefault="00CA468D" w:rsidP="00DE1D19">
      <w:bookmarkStart w:id="0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665A6029" w14:textId="51C67AAB" w:rsidR="00CA468D" w:rsidRDefault="00CA468D" w:rsidP="00DE1D19"/>
    <w:p w14:paraId="11C98CDB" w14:textId="77777777" w:rsidR="00C420C9" w:rsidRPr="009026E4" w:rsidRDefault="00C420C9" w:rsidP="00C420C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97741462"/>
      <w:bookmarkEnd w:id="0"/>
      <w:r w:rsidRPr="009026E4">
        <w:rPr>
          <w:rFonts w:ascii="Arial" w:eastAsia="DengXian" w:hAnsi="Arial"/>
          <w:sz w:val="28"/>
        </w:rPr>
        <w:t>6.6.4</w:t>
      </w:r>
      <w:r w:rsidRPr="009026E4">
        <w:rPr>
          <w:rFonts w:ascii="Arial" w:eastAsia="DengXian" w:hAnsi="Arial"/>
          <w:sz w:val="28"/>
        </w:rPr>
        <w:tab/>
        <w:t>Operating band unwanted emissions</w:t>
      </w:r>
      <w:bookmarkEnd w:id="1"/>
    </w:p>
    <w:p w14:paraId="7C2D702B" w14:textId="77777777" w:rsidR="00C420C9" w:rsidRPr="009026E4" w:rsidRDefault="00C420C9" w:rsidP="00C420C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" w:name="_Toc97741463"/>
      <w:r w:rsidRPr="009026E4">
        <w:rPr>
          <w:rFonts w:ascii="Arial" w:eastAsia="DengXian" w:hAnsi="Arial"/>
          <w:sz w:val="24"/>
        </w:rPr>
        <w:t>6.6.4.1</w:t>
      </w:r>
      <w:r w:rsidRPr="009026E4">
        <w:rPr>
          <w:rFonts w:ascii="Arial" w:eastAsia="DengXian" w:hAnsi="Arial"/>
          <w:sz w:val="24"/>
        </w:rPr>
        <w:tab/>
        <w:t>General</w:t>
      </w:r>
      <w:bookmarkEnd w:id="2"/>
    </w:p>
    <w:p w14:paraId="76350DD1" w14:textId="5B3D1DBF" w:rsidR="00C420C9" w:rsidRPr="00347785" w:rsidRDefault="00C420C9" w:rsidP="00C420C9">
      <w:pPr>
        <w:rPr>
          <w:rFonts w:eastAsia="SimSun"/>
        </w:rPr>
      </w:pPr>
      <w:r w:rsidRPr="00347785">
        <w:rPr>
          <w:rFonts w:eastAsia="Times New Roman"/>
        </w:rPr>
        <w:t xml:space="preserve">Unless otherwise stated, the </w:t>
      </w:r>
      <w:r w:rsidRPr="00347785">
        <w:rPr>
          <w:rFonts w:eastAsia="SimSun"/>
        </w:rPr>
        <w:t>o</w:t>
      </w:r>
      <w:r w:rsidRPr="00347785">
        <w:rPr>
          <w:rFonts w:eastAsia="Times New Roman"/>
        </w:rPr>
        <w:t>perating band unwanted emission (OBUE) limits</w:t>
      </w:r>
      <w:r>
        <w:rPr>
          <w:rFonts w:eastAsia="Times New Roman"/>
        </w:rPr>
        <w:t xml:space="preserve"> for SAN</w:t>
      </w:r>
      <w:r w:rsidRPr="00347785">
        <w:rPr>
          <w:rFonts w:eastAsia="Times New Roman"/>
        </w:rPr>
        <w:t xml:space="preserve"> in FR1 are defined from</w:t>
      </w:r>
      <w:r w:rsidRPr="00347785">
        <w:rPr>
          <w:rFonts w:eastAsia="SimSun"/>
        </w:rPr>
        <w:t xml:space="preserve"> </w:t>
      </w:r>
      <w:r w:rsidR="001C6428">
        <w:rPr>
          <w:rFonts w:eastAsia="SimSun"/>
        </w:rPr>
        <w:t>channel edge</w:t>
      </w:r>
      <w:r w:rsidR="00E619F7">
        <w:rPr>
          <w:rFonts w:eastAsia="SimSun"/>
        </w:rPr>
        <w:t xml:space="preserve"> up</w:t>
      </w:r>
      <w:r w:rsidR="001C6428">
        <w:rPr>
          <w:rFonts w:eastAsia="SimSun"/>
        </w:rPr>
        <w:t xml:space="preserve"> to</w:t>
      </w:r>
      <w:r w:rsidR="001C6428" w:rsidRPr="001C6428">
        <w:t xml:space="preserve"> </w:t>
      </w:r>
      <w:r w:rsidR="001C6428" w:rsidRPr="001C6428">
        <w:rPr>
          <w:rFonts w:eastAsia="SimSun"/>
        </w:rPr>
        <w:t xml:space="preserve">frequencies separated from the </w:t>
      </w:r>
      <w:r w:rsidR="001C6428">
        <w:rPr>
          <w:rFonts w:eastAsia="SimSun"/>
        </w:rPr>
        <w:t>channel edge</w:t>
      </w:r>
      <w:r w:rsidR="001C6428" w:rsidRPr="001C6428">
        <w:rPr>
          <w:rFonts w:eastAsia="SimSun"/>
        </w:rPr>
        <w:t xml:space="preserve"> by 2</w:t>
      </w:r>
      <w:r w:rsidR="001C6428">
        <w:rPr>
          <w:rFonts w:eastAsia="SimSun"/>
        </w:rPr>
        <w:t>00%</w:t>
      </w:r>
      <w:r w:rsidR="001C6428" w:rsidRPr="001C6428">
        <w:rPr>
          <w:rFonts w:eastAsia="SimSun"/>
        </w:rPr>
        <w:t xml:space="preserve"> of the necessary bandwidth</w:t>
      </w:r>
      <w:r w:rsidR="001C6428">
        <w:rPr>
          <w:rFonts w:eastAsia="SimSun"/>
        </w:rPr>
        <w:t xml:space="preserve">. </w:t>
      </w:r>
    </w:p>
    <w:p w14:paraId="6C5FEFDA" w14:textId="6145F4CE" w:rsidR="00C420C9" w:rsidRPr="00347785" w:rsidRDefault="00C420C9" w:rsidP="00C420C9">
      <w:pPr>
        <w:rPr>
          <w:rFonts w:eastAsia="Times New Roman" w:cs="v5.0.0"/>
        </w:rPr>
      </w:pPr>
      <w:r w:rsidRPr="00347785">
        <w:rPr>
          <w:rFonts w:eastAsia="Times New Roman"/>
        </w:rPr>
        <w:t>The requirements shall apply whatever the type of transmitter considered and for all transmission modes foreseen by the manufacturer’s specification</w:t>
      </w:r>
      <w:r>
        <w:rPr>
          <w:rFonts w:eastAsia="Times New Roman" w:cs="v5.0.0"/>
        </w:rPr>
        <w:t>.</w:t>
      </w:r>
    </w:p>
    <w:p w14:paraId="378171CF" w14:textId="77777777" w:rsidR="00C420C9" w:rsidRPr="00347785" w:rsidRDefault="00C420C9" w:rsidP="00C420C9">
      <w:pPr>
        <w:rPr>
          <w:rFonts w:eastAsia="Times New Roman"/>
        </w:rPr>
      </w:pPr>
      <w:r w:rsidRPr="00347785">
        <w:rPr>
          <w:rFonts w:eastAsia="Times New Roman"/>
          <w:i/>
        </w:rPr>
        <w:t>Basic limits</w:t>
      </w:r>
      <w:r w:rsidRPr="00347785">
        <w:rPr>
          <w:rFonts w:eastAsia="Times New Roman"/>
        </w:rPr>
        <w:t xml:space="preserve"> are specified in the tables below, where:</w:t>
      </w:r>
    </w:p>
    <w:p w14:paraId="7BF7F686" w14:textId="77777777" w:rsidR="00C420C9" w:rsidRPr="00347785" w:rsidRDefault="00C420C9" w:rsidP="00C420C9">
      <w:pPr>
        <w:keepNext/>
        <w:ind w:left="568" w:hanging="284"/>
        <w:rPr>
          <w:rFonts w:eastAsia="Times New Roman" w:cs="v5.0.0"/>
        </w:rPr>
      </w:pPr>
      <w:r w:rsidRPr="00347785">
        <w:rPr>
          <w:rFonts w:eastAsia="Times New Roman" w:cs="v5.0.0"/>
        </w:rPr>
        <w:t>-</w:t>
      </w:r>
      <w:r w:rsidRPr="00347785">
        <w:rPr>
          <w:rFonts w:eastAsia="Times New Roman" w:cs="v5.0.0"/>
        </w:rPr>
        <w:tab/>
      </w:r>
      <w:bookmarkStart w:id="3" w:name="_Hlk497218315"/>
      <w:r w:rsidRPr="00347785">
        <w:rPr>
          <w:rFonts w:eastAsia="Times New Roman" w:cs="v5.0.0"/>
        </w:rPr>
        <w:sym w:font="Symbol" w:char="F044"/>
      </w:r>
      <w:r w:rsidRPr="00347785">
        <w:rPr>
          <w:rFonts w:eastAsia="Times New Roman" w:cs="v5.0.0"/>
        </w:rPr>
        <w:t>f</w:t>
      </w:r>
      <w:bookmarkEnd w:id="3"/>
      <w:r w:rsidRPr="00347785">
        <w:rPr>
          <w:rFonts w:eastAsia="Times New Roman" w:cs="v5.0.0"/>
        </w:rPr>
        <w:t xml:space="preserve"> is the </w:t>
      </w:r>
      <w:bookmarkStart w:id="4" w:name="_Hlk497218330"/>
      <w:r w:rsidRPr="00347785">
        <w:rPr>
          <w:rFonts w:eastAsia="Times New Roman" w:cs="v5.0.0"/>
        </w:rPr>
        <w:t xml:space="preserve">separation between the </w:t>
      </w:r>
      <w:r w:rsidRPr="00347785">
        <w:rPr>
          <w:rFonts w:eastAsia="Times New Roman" w:cs="v5.0.0"/>
          <w:i/>
        </w:rPr>
        <w:t>channel edge</w:t>
      </w:r>
      <w:r w:rsidRPr="00347785">
        <w:rPr>
          <w:rFonts w:eastAsia="Times New Roman"/>
        </w:rPr>
        <w:t xml:space="preserve"> </w:t>
      </w:r>
      <w:r w:rsidRPr="00347785">
        <w:rPr>
          <w:rFonts w:eastAsia="Times New Roman" w:cs="v5.0.0"/>
        </w:rPr>
        <w:t>frequency and the nominal -3dB point of the measuring filter closest to the carrier frequency</w:t>
      </w:r>
      <w:bookmarkEnd w:id="4"/>
      <w:r w:rsidRPr="00347785">
        <w:rPr>
          <w:rFonts w:eastAsia="Times New Roman" w:cs="v5.0.0"/>
        </w:rPr>
        <w:t>.</w:t>
      </w:r>
    </w:p>
    <w:p w14:paraId="64E96B19" w14:textId="20B87906" w:rsidR="009A7EF5" w:rsidRPr="002D095A" w:rsidRDefault="00C420C9" w:rsidP="009A7EF5">
      <w:pPr>
        <w:keepNext/>
        <w:ind w:left="568" w:hanging="284"/>
        <w:rPr>
          <w:rFonts w:eastAsia="Times New Roman" w:cs="v5.0.0"/>
        </w:rPr>
      </w:pPr>
      <w:r w:rsidRPr="00347785">
        <w:rPr>
          <w:rFonts w:eastAsia="Times New Roman" w:cs="v5.0.0"/>
        </w:rPr>
        <w:t>-</w:t>
      </w:r>
      <w:r w:rsidRPr="00347785">
        <w:rPr>
          <w:rFonts w:eastAsia="Times New Roman" w:cs="v5.0.0"/>
        </w:rPr>
        <w:tab/>
      </w:r>
      <w:bookmarkStart w:id="5" w:name="_Hlk497218343"/>
      <w:proofErr w:type="spellStart"/>
      <w:r w:rsidRPr="002D095A">
        <w:rPr>
          <w:rFonts w:eastAsia="Times New Roman" w:cs="v5.0.0"/>
        </w:rPr>
        <w:t>f_offset</w:t>
      </w:r>
      <w:proofErr w:type="spellEnd"/>
      <w:r w:rsidRPr="002D095A">
        <w:rPr>
          <w:rFonts w:eastAsia="Times New Roman" w:cs="v5.0.0"/>
        </w:rPr>
        <w:t xml:space="preserve"> </w:t>
      </w:r>
      <w:bookmarkEnd w:id="5"/>
      <w:r w:rsidRPr="002D095A">
        <w:rPr>
          <w:rFonts w:eastAsia="Times New Roman" w:cs="v5.0.0"/>
        </w:rPr>
        <w:t xml:space="preserve">is the </w:t>
      </w:r>
      <w:bookmarkStart w:id="6" w:name="_Hlk497218356"/>
      <w:r w:rsidRPr="002D095A">
        <w:rPr>
          <w:rFonts w:eastAsia="Times New Roman" w:cs="v5.0.0"/>
        </w:rPr>
        <w:t xml:space="preserve">separation between the </w:t>
      </w:r>
      <w:r w:rsidRPr="002D095A">
        <w:rPr>
          <w:rFonts w:eastAsia="Times New Roman" w:cs="v5.0.0"/>
          <w:i/>
        </w:rPr>
        <w:t>channel edge</w:t>
      </w:r>
      <w:r w:rsidRPr="002D095A">
        <w:rPr>
          <w:rFonts w:eastAsia="Times New Roman"/>
        </w:rPr>
        <w:t xml:space="preserve"> </w:t>
      </w:r>
      <w:r w:rsidRPr="002D095A">
        <w:rPr>
          <w:rFonts w:eastAsia="Times New Roman" w:cs="v5.0.0"/>
        </w:rPr>
        <w:t>frequency and the centre of the measuring filter</w:t>
      </w:r>
      <w:bookmarkEnd w:id="6"/>
      <w:r w:rsidR="009A7EF5" w:rsidRPr="002D095A">
        <w:rPr>
          <w:rFonts w:eastAsia="Times New Roman" w:cs="v5.0.0"/>
        </w:rPr>
        <w:t>.</w:t>
      </w:r>
    </w:p>
    <w:p w14:paraId="6007953F" w14:textId="194B5C0B" w:rsidR="009A7EF5" w:rsidRPr="002D095A" w:rsidRDefault="009A7EF5" w:rsidP="009A7EF5">
      <w:pPr>
        <w:keepNext/>
        <w:ind w:left="568" w:hanging="284"/>
        <w:rPr>
          <w:rFonts w:eastAsia="Times New Roman" w:cs="v5.0.0"/>
        </w:rPr>
      </w:pPr>
      <w:r w:rsidRPr="002D095A">
        <w:rPr>
          <w:rFonts w:eastAsia="Times New Roman" w:cs="v5.0.0"/>
        </w:rPr>
        <w:t>-</w:t>
      </w:r>
      <w:r w:rsidRPr="002D095A">
        <w:rPr>
          <w:rFonts w:eastAsia="Times New Roman" w:cs="v5.0.0"/>
        </w:rPr>
        <w:tab/>
      </w:r>
      <w:proofErr w:type="spellStart"/>
      <w:r w:rsidRPr="002D095A">
        <w:rPr>
          <w:lang w:val="en-US"/>
        </w:rPr>
        <w:t>PSD</w:t>
      </w:r>
      <w:r w:rsidRPr="002D095A">
        <w:rPr>
          <w:vertAlign w:val="subscript"/>
          <w:lang w:val="en-US"/>
        </w:rPr>
        <w:t>channel</w:t>
      </w:r>
      <w:proofErr w:type="spellEnd"/>
      <w:r w:rsidRPr="002D095A">
        <w:rPr>
          <w:rFonts w:eastAsia="Times New Roman" w:cs="v5.0.0"/>
        </w:rPr>
        <w:t xml:space="preserve"> </w:t>
      </w:r>
      <w:r w:rsidR="004E6DDE" w:rsidRPr="002D095A">
        <w:rPr>
          <w:rFonts w:eastAsia="Times New Roman" w:cs="v5.0.0"/>
        </w:rPr>
        <w:t>represents the Power Spectral Density of</w:t>
      </w:r>
      <w:r w:rsidRPr="002D095A">
        <w:rPr>
          <w:rFonts w:eastAsia="Times New Roman" w:cs="v5.0.0"/>
        </w:rPr>
        <w:t xml:space="preserve"> the</w:t>
      </w:r>
      <w:r w:rsidR="004E6DDE" w:rsidRPr="002D095A">
        <w:rPr>
          <w:rFonts w:eastAsia="Times New Roman" w:cs="v5.0.0"/>
        </w:rPr>
        <w:t xml:space="preserve"> channel for a given channel bandwidth</w:t>
      </w:r>
    </w:p>
    <w:p w14:paraId="421ACC6E" w14:textId="7723E26A" w:rsidR="009A7EF5" w:rsidRPr="002D095A" w:rsidRDefault="009A7EF5" w:rsidP="009A7EF5">
      <w:pPr>
        <w:keepNext/>
        <w:ind w:left="568" w:hanging="284"/>
        <w:rPr>
          <w:rFonts w:eastAsia="Times New Roman" w:cs="v5.0.0"/>
        </w:rPr>
      </w:pPr>
      <w:r w:rsidRPr="002D095A">
        <w:rPr>
          <w:rFonts w:eastAsia="Times New Roman" w:cs="v5.0.0"/>
        </w:rPr>
        <w:t>-</w:t>
      </w:r>
      <w:r w:rsidRPr="002D095A">
        <w:rPr>
          <w:rFonts w:eastAsia="Times New Roman" w:cs="v5.0.0"/>
        </w:rPr>
        <w:tab/>
      </w:r>
      <w:proofErr w:type="spellStart"/>
      <w:r w:rsidRPr="002D095A">
        <w:rPr>
          <w:lang w:val="en-US"/>
        </w:rPr>
        <w:t>BW</w:t>
      </w:r>
      <w:r w:rsidRPr="002D095A">
        <w:rPr>
          <w:vertAlign w:val="subscript"/>
          <w:lang w:val="en-US"/>
        </w:rPr>
        <w:t>Channel</w:t>
      </w:r>
      <w:proofErr w:type="spellEnd"/>
      <w:r w:rsidRPr="002D095A">
        <w:rPr>
          <w:rFonts w:eastAsia="Times New Roman" w:cs="v5.0.0"/>
        </w:rPr>
        <w:t xml:space="preserve"> is the </w:t>
      </w:r>
      <w:r w:rsidR="007410D5" w:rsidRPr="002D095A">
        <w:rPr>
          <w:rFonts w:eastAsia="Times New Roman" w:cs="v5.0.0"/>
        </w:rPr>
        <w:t xml:space="preserve">considered NR </w:t>
      </w:r>
      <w:r w:rsidR="007410D5" w:rsidRPr="002D095A">
        <w:rPr>
          <w:rFonts w:eastAsia="Times New Roman" w:cs="v5.0.0"/>
          <w:i/>
          <w:iCs/>
        </w:rPr>
        <w:t>channel bandwidth</w:t>
      </w:r>
      <w:r w:rsidR="00661F6D" w:rsidRPr="002D095A">
        <w:rPr>
          <w:rFonts w:eastAsia="Times New Roman" w:cs="v5.0.0"/>
          <w:i/>
          <w:iCs/>
        </w:rPr>
        <w:t xml:space="preserve"> </w:t>
      </w:r>
      <w:r w:rsidR="00661F6D" w:rsidRPr="002D095A">
        <w:rPr>
          <w:rFonts w:eastAsia="Times New Roman" w:cs="v5.0.0"/>
        </w:rPr>
        <w:t xml:space="preserve">or SAN total </w:t>
      </w:r>
      <w:r w:rsidR="00661F6D" w:rsidRPr="002D095A">
        <w:rPr>
          <w:rFonts w:eastAsia="Times New Roman" w:cs="v5.0.0"/>
          <w:i/>
          <w:iCs/>
        </w:rPr>
        <w:t>RF bandwidth</w:t>
      </w:r>
      <w:r w:rsidR="00661F6D" w:rsidRPr="002D095A">
        <w:rPr>
          <w:rFonts w:eastAsia="Times New Roman" w:cs="v5.0.0"/>
        </w:rPr>
        <w:t xml:space="preserve"> for a given </w:t>
      </w:r>
      <w:r w:rsidR="00661F6D" w:rsidRPr="002D095A">
        <w:rPr>
          <w:rFonts w:eastAsia="Times New Roman" w:cs="v5.0.0"/>
          <w:i/>
          <w:iCs/>
        </w:rPr>
        <w:t>operating band</w:t>
      </w:r>
      <w:r w:rsidR="00661F6D" w:rsidRPr="002D095A">
        <w:rPr>
          <w:rFonts w:eastAsia="Times New Roman" w:cs="v5.0.0"/>
        </w:rPr>
        <w:t>.</w:t>
      </w:r>
    </w:p>
    <w:p w14:paraId="7D3DBAB7" w14:textId="1CB7EDF7" w:rsidR="009A7EF5" w:rsidRPr="00347785" w:rsidRDefault="009A7EF5">
      <w:pPr>
        <w:keepNext/>
        <w:ind w:left="568" w:hanging="284"/>
        <w:rPr>
          <w:rFonts w:eastAsia="Times New Roman" w:cs="v5.0.0"/>
        </w:rPr>
      </w:pPr>
      <w:r w:rsidRPr="002D095A">
        <w:rPr>
          <w:rFonts w:eastAsia="Times New Roman" w:cs="v5.0.0"/>
        </w:rPr>
        <w:t>-</w:t>
      </w:r>
      <w:r w:rsidRPr="002D095A">
        <w:rPr>
          <w:rFonts w:eastAsia="Times New Roman" w:cs="v5.0.0"/>
        </w:rPr>
        <w:tab/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Δ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val="en-US" w:eastAsia="zh-CN"/>
              </w:rPr>
            </m:ctrlPr>
          </m:dPr>
          <m:e>
            <m:r>
              <w:rPr>
                <w:rFonts w:ascii="Cambria Math" w:hAnsi="Cambria Math" w:cs="Arial"/>
                <w:lang w:val="en-US" w:eastAsia="zh-CN"/>
              </w:rPr>
              <m:t>dB</m:t>
            </m:r>
          </m:e>
        </m:d>
      </m:oMath>
      <w:r w:rsidRPr="002D095A">
        <w:rPr>
          <w:rFonts w:eastAsia="Times New Roman" w:cs="v5.0.0"/>
        </w:rPr>
        <w:t xml:space="preserve">is </w:t>
      </w:r>
      <w:r w:rsidR="009321D0">
        <w:rPr>
          <w:rFonts w:eastAsia="Times New Roman" w:cs="v5.0.0"/>
        </w:rPr>
        <w:t>the</w:t>
      </w:r>
      <w:r w:rsidR="00D504C8">
        <w:rPr>
          <w:rFonts w:eastAsia="Times New Roman" w:cs="v5.0.0"/>
        </w:rPr>
        <w:t xml:space="preserve"> </w:t>
      </w:r>
      <w:r w:rsidR="008E1C2A">
        <w:rPr>
          <w:rFonts w:eastAsia="Times New Roman" w:cs="v5.0.0"/>
          <w:i/>
          <w:iCs/>
        </w:rPr>
        <w:t>SAN class parameter</w:t>
      </w:r>
      <w:r w:rsidR="00661F6D" w:rsidRPr="002D095A">
        <w:rPr>
          <w:rFonts w:eastAsia="Times New Roman" w:cs="v5.0.0"/>
        </w:rPr>
        <w:t xml:space="preserve"> in dB identified </w:t>
      </w:r>
      <w:r w:rsidR="008E1C2A">
        <w:rPr>
          <w:rFonts w:eastAsia="Times New Roman" w:cs="v5.0.0"/>
        </w:rPr>
        <w:t>to characterize</w:t>
      </w:r>
      <w:r w:rsidR="00661F6D" w:rsidRPr="002D095A">
        <w:rPr>
          <w:rFonts w:eastAsia="Times New Roman" w:cs="v5.0.0"/>
        </w:rPr>
        <w:t xml:space="preserve"> different SAN classes.</w:t>
      </w:r>
    </w:p>
    <w:p w14:paraId="422EBE64" w14:textId="247F5D5A" w:rsidR="00C420C9" w:rsidRPr="00207F82" w:rsidRDefault="00C420C9" w:rsidP="002D095A">
      <w:pPr>
        <w:rPr>
          <w:rFonts w:eastAsia="Times New Roman"/>
        </w:rPr>
      </w:pPr>
      <w:r w:rsidRPr="00347785">
        <w:rPr>
          <w:rFonts w:eastAsia="Times New Roman"/>
        </w:rPr>
        <w:t xml:space="preserve">For a multi-carrier </w:t>
      </w:r>
      <w:r w:rsidRPr="00347785">
        <w:rPr>
          <w:rFonts w:eastAsia="Times New Roman"/>
          <w:i/>
          <w:iCs/>
        </w:rPr>
        <w:t xml:space="preserve">single-band </w:t>
      </w:r>
      <w:r w:rsidRPr="00347785">
        <w:rPr>
          <w:rFonts w:eastAsia="Times New Roman"/>
          <w:i/>
        </w:rPr>
        <w:t>connector</w:t>
      </w:r>
      <w:r w:rsidRPr="00347785">
        <w:rPr>
          <w:rFonts w:eastAsia="Times New Roman"/>
        </w:rPr>
        <w:t xml:space="preserve"> the definitions above apply to the lower edge of the carrier transmitted at the </w:t>
      </w:r>
      <w:r w:rsidRPr="00347785">
        <w:rPr>
          <w:rFonts w:eastAsia="Times New Roman"/>
          <w:i/>
        </w:rPr>
        <w:t>lowest carrier</w:t>
      </w:r>
      <w:r w:rsidRPr="00347785">
        <w:rPr>
          <w:rFonts w:eastAsia="Times New Roman"/>
        </w:rPr>
        <w:t xml:space="preserve"> frequency and the upper edge of the carrier transmitted at the </w:t>
      </w:r>
      <w:r w:rsidRPr="00347785">
        <w:rPr>
          <w:rFonts w:eastAsia="Times New Roman"/>
          <w:i/>
        </w:rPr>
        <w:t>highest carrier</w:t>
      </w:r>
      <w:r w:rsidRPr="00347785">
        <w:rPr>
          <w:rFonts w:eastAsia="Times New Roman"/>
        </w:rPr>
        <w:t xml:space="preserve"> frequency </w:t>
      </w:r>
      <w:r w:rsidRPr="00347785">
        <w:rPr>
          <w:rFonts w:eastAsia="SimSun"/>
        </w:rPr>
        <w:t>within a specified frequency band</w:t>
      </w:r>
      <w:r w:rsidRPr="00347785">
        <w:rPr>
          <w:rFonts w:eastAsia="Times New Roman"/>
        </w:rPr>
        <w:t>.</w:t>
      </w:r>
    </w:p>
    <w:p w14:paraId="5E7B51EF" w14:textId="5730EE07" w:rsidR="00C420C9" w:rsidRPr="003A366C" w:rsidRDefault="00C420C9" w:rsidP="002D095A">
      <w:pPr>
        <w:ind w:left="568" w:hanging="284"/>
        <w:rPr>
          <w:rFonts w:eastAsia="Times New Roman"/>
        </w:rPr>
      </w:pPr>
      <w:r w:rsidRPr="00347785">
        <w:rPr>
          <w:rFonts w:eastAsia="Times New Roman"/>
        </w:rPr>
        <w:t>-</w:t>
      </w:r>
      <w:r w:rsidRPr="00347785">
        <w:rPr>
          <w:rFonts w:eastAsia="Times New Roman"/>
        </w:rPr>
        <w:tab/>
      </w:r>
      <w:r w:rsidR="00207F82">
        <w:rPr>
          <w:rFonts w:eastAsia="Times New Roman"/>
        </w:rPr>
        <w:t>T</w:t>
      </w:r>
      <w:r w:rsidRPr="00347785">
        <w:rPr>
          <w:rFonts w:eastAsia="Times New Roman"/>
        </w:rPr>
        <w:t xml:space="preserve">he operating band unwanted emission </w:t>
      </w:r>
      <w:r w:rsidRPr="00347785">
        <w:rPr>
          <w:rFonts w:eastAsia="Times New Roman"/>
          <w:i/>
        </w:rPr>
        <w:t>basic limits</w:t>
      </w:r>
      <w:r w:rsidRPr="00347785">
        <w:rPr>
          <w:rFonts w:eastAsia="Times New Roman"/>
        </w:rPr>
        <w:t xml:space="preserve"> of the band where there are carriers transmitted, as defined in the tables of the present clause for the largest frequency offset (</w:t>
      </w:r>
      <w:r w:rsidRPr="00347785">
        <w:rPr>
          <w:rFonts w:eastAsia="Times New Roman"/>
        </w:rPr>
        <w:sym w:font="Symbol" w:char="F044"/>
      </w:r>
      <w:r w:rsidRPr="00347785">
        <w:rPr>
          <w:rFonts w:eastAsia="Times New Roman"/>
        </w:rPr>
        <w:t>f</w:t>
      </w:r>
      <w:r w:rsidRPr="00347785">
        <w:rPr>
          <w:rFonts w:eastAsia="Times New Roman"/>
          <w:vertAlign w:val="subscript"/>
        </w:rPr>
        <w:t>max</w:t>
      </w:r>
      <w:r w:rsidRPr="00347785">
        <w:rPr>
          <w:rFonts w:eastAsia="Times New Roman"/>
        </w:rPr>
        <w:t xml:space="preserve">), shall apply from </w:t>
      </w:r>
      <w:r w:rsidR="00DB1AAA">
        <w:rPr>
          <w:rFonts w:eastAsia="SimSun"/>
        </w:rPr>
        <w:t>channel edge up to</w:t>
      </w:r>
      <w:r w:rsidR="00DB1AAA" w:rsidRPr="001C6428">
        <w:t xml:space="preserve"> </w:t>
      </w:r>
      <w:r w:rsidR="00DB1AAA" w:rsidRPr="001C6428">
        <w:rPr>
          <w:rFonts w:eastAsia="SimSun"/>
        </w:rPr>
        <w:t xml:space="preserve">frequencies separated from the </w:t>
      </w:r>
      <w:r w:rsidR="00DB1AAA">
        <w:rPr>
          <w:rFonts w:eastAsia="SimSun"/>
        </w:rPr>
        <w:t>channel edge</w:t>
      </w:r>
      <w:r w:rsidR="00DB1AAA" w:rsidRPr="001C6428">
        <w:rPr>
          <w:rFonts w:eastAsia="SimSun"/>
        </w:rPr>
        <w:t xml:space="preserve"> by 2</w:t>
      </w:r>
      <w:r w:rsidR="00DB1AAA">
        <w:rPr>
          <w:rFonts w:eastAsia="SimSun"/>
        </w:rPr>
        <w:t>00%</w:t>
      </w:r>
      <w:r w:rsidR="00DB1AAA" w:rsidRPr="001C6428">
        <w:rPr>
          <w:rFonts w:eastAsia="SimSun"/>
        </w:rPr>
        <w:t xml:space="preserve"> of the necessary bandwidth</w:t>
      </w:r>
      <w:r w:rsidRPr="00347785">
        <w:rPr>
          <w:rFonts w:eastAsia="Times New Roman"/>
        </w:rPr>
        <w:t>.</w:t>
      </w:r>
    </w:p>
    <w:p w14:paraId="3C033530" w14:textId="0B285F75" w:rsidR="00C420C9" w:rsidRDefault="00C420C9" w:rsidP="00C420C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i/>
          <w:sz w:val="24"/>
        </w:rPr>
      </w:pPr>
      <w:bookmarkStart w:id="7" w:name="_Toc13080204"/>
      <w:bookmarkStart w:id="8" w:name="_Toc29811703"/>
      <w:bookmarkStart w:id="9" w:name="_Toc36817255"/>
      <w:bookmarkStart w:id="10" w:name="_Toc37260171"/>
      <w:bookmarkStart w:id="11" w:name="_Toc37267559"/>
      <w:bookmarkStart w:id="12" w:name="_Toc44712161"/>
      <w:bookmarkStart w:id="13" w:name="_Toc45893474"/>
      <w:bookmarkStart w:id="14" w:name="_Toc53178201"/>
      <w:bookmarkStart w:id="15" w:name="_Toc53178652"/>
      <w:bookmarkStart w:id="16" w:name="_Toc61178878"/>
      <w:bookmarkStart w:id="17" w:name="_Toc61179348"/>
      <w:bookmarkStart w:id="18" w:name="_Toc67916644"/>
      <w:bookmarkStart w:id="19" w:name="_Toc74663242"/>
      <w:bookmarkStart w:id="20" w:name="_Toc82621782"/>
      <w:bookmarkStart w:id="21" w:name="_Toc90422629"/>
      <w:r w:rsidRPr="00347785">
        <w:rPr>
          <w:rFonts w:ascii="Arial" w:eastAsia="Times New Roman" w:hAnsi="Arial"/>
          <w:sz w:val="24"/>
        </w:rPr>
        <w:t>6.6.4.2</w:t>
      </w:r>
      <w:r w:rsidRPr="00347785">
        <w:rPr>
          <w:rFonts w:ascii="Arial" w:eastAsia="Times New Roman" w:hAnsi="Arial"/>
          <w:sz w:val="24"/>
        </w:rPr>
        <w:tab/>
      </w:r>
      <w:r w:rsidR="00077558" w:rsidRPr="006D596C">
        <w:rPr>
          <w:rFonts w:ascii="Arial" w:eastAsia="Times New Roman" w:hAnsi="Arial"/>
          <w:sz w:val="24"/>
          <w:highlight w:val="yellow"/>
        </w:rPr>
        <w:t xml:space="preserve">Minimum requirements for </w:t>
      </w:r>
      <w:r w:rsidR="00077558" w:rsidRPr="006D596C">
        <w:rPr>
          <w:rFonts w:ascii="Arial" w:eastAsia="Times New Roman" w:hAnsi="Arial"/>
          <w:i/>
          <w:sz w:val="24"/>
          <w:highlight w:val="yellow"/>
        </w:rPr>
        <w:t>SAN type 1-H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21C3379" w14:textId="79DDA105" w:rsidR="00C420C9" w:rsidRPr="00814B75" w:rsidRDefault="009F1AFF" w:rsidP="00C420C9">
      <w:pPr>
        <w:rPr>
          <w:rFonts w:eastAsia="Times New Roman"/>
        </w:rPr>
      </w:pPr>
      <w:r w:rsidRPr="009F1AFF">
        <w:rPr>
          <w:rFonts w:eastAsia="Times New Roman"/>
        </w:rPr>
        <w:t xml:space="preserve">For SAN operating in Bands n256, n255, basic limits are specified in table 6.6.4.2 1 for GEO and LEO class </w:t>
      </w:r>
      <w:r w:rsidRPr="002D095A">
        <w:rPr>
          <w:rFonts w:eastAsia="Times New Roman"/>
        </w:rPr>
        <w:t>respectively, in line with Annex 5 of ITU recommendation SM.1541-6</w:t>
      </w:r>
      <w:r w:rsidR="00582A64" w:rsidRPr="002D095A">
        <w:rPr>
          <w:rFonts w:eastAsia="Times New Roman"/>
        </w:rPr>
        <w:t xml:space="preserve"> [x]</w:t>
      </w:r>
      <w:r w:rsidR="00C420C9" w:rsidRPr="002D095A">
        <w:rPr>
          <w:rFonts w:eastAsia="Times New Roman"/>
        </w:rPr>
        <w:t>.</w:t>
      </w:r>
    </w:p>
    <w:p w14:paraId="50A29934" w14:textId="77777777" w:rsidR="00810859" w:rsidRPr="00911583" w:rsidRDefault="00810859" w:rsidP="00810859">
      <w:pPr>
        <w:pStyle w:val="TAH"/>
        <w:jc w:val="left"/>
        <w:rPr>
          <w:rFonts w:ascii="Times New Roman" w:hAnsi="Times New Roman"/>
          <w:b w:val="0"/>
          <w:sz w:val="20"/>
          <w:lang w:val="en-US" w:eastAsia="zh-CN"/>
        </w:rPr>
      </w:pPr>
      <w:r w:rsidRPr="00911583">
        <w:rPr>
          <w:rFonts w:ascii="Times New Roman" w:hAnsi="Times New Roman"/>
          <w:b w:val="0"/>
          <w:sz w:val="20"/>
          <w:lang w:val="en-US"/>
        </w:rPr>
        <w:lastRenderedPageBreak/>
        <w:t xml:space="preserve">The </w:t>
      </w:r>
      <w:r w:rsidRPr="00D17A86">
        <w:rPr>
          <w:rFonts w:ascii="Times New Roman" w:eastAsia="Times New Roman" w:hAnsi="Times New Roman"/>
          <w:b w:val="0"/>
          <w:sz w:val="20"/>
        </w:rPr>
        <w:t xml:space="preserve">SAN </w:t>
      </w:r>
      <w:r>
        <w:rPr>
          <w:rFonts w:ascii="Times New Roman" w:eastAsia="Times New Roman" w:hAnsi="Times New Roman"/>
          <w:b w:val="0"/>
          <w:sz w:val="20"/>
        </w:rPr>
        <w:t>Operating Band Unwanted Emissions (</w:t>
      </w:r>
      <w:r w:rsidRPr="00D17A86">
        <w:rPr>
          <w:rFonts w:ascii="Times New Roman" w:eastAsia="Times New Roman" w:hAnsi="Times New Roman"/>
          <w:b w:val="0"/>
          <w:sz w:val="20"/>
        </w:rPr>
        <w:t>OBUE</w:t>
      </w:r>
      <w:r>
        <w:rPr>
          <w:rFonts w:ascii="Times New Roman" w:eastAsia="Times New Roman" w:hAnsi="Times New Roman"/>
          <w:b w:val="0"/>
          <w:sz w:val="20"/>
        </w:rPr>
        <w:t>)</w:t>
      </w:r>
      <w:r w:rsidRPr="00D17A86">
        <w:rPr>
          <w:rFonts w:ascii="Times New Roman" w:eastAsia="Times New Roman" w:hAnsi="Times New Roman"/>
          <w:b w:val="0"/>
          <w:sz w:val="20"/>
        </w:rPr>
        <w:t xml:space="preserve"> requirements for GEO and LEO classes are </w:t>
      </w:r>
      <w:r>
        <w:rPr>
          <w:rFonts w:ascii="Times New Roman" w:eastAsia="Times New Roman" w:hAnsi="Times New Roman"/>
          <w:b w:val="0"/>
          <w:sz w:val="20"/>
        </w:rPr>
        <w:t xml:space="preserve">therefore </w:t>
      </w:r>
      <w:r w:rsidRPr="00D17A86">
        <w:rPr>
          <w:rFonts w:ascii="Times New Roman" w:eastAsia="Times New Roman" w:hAnsi="Times New Roman"/>
          <w:b w:val="0"/>
          <w:sz w:val="20"/>
        </w:rPr>
        <w:t>defined as described in Table 6.6.4.2</w:t>
      </w:r>
      <w:r w:rsidRPr="00D17A86">
        <w:rPr>
          <w:rFonts w:ascii="Times New Roman" w:eastAsia="Times New Roman" w:hAnsi="Times New Roman"/>
          <w:b w:val="0"/>
          <w:sz w:val="20"/>
        </w:rPr>
        <w:noBreakHyphen/>
        <w:t>1 below.</w:t>
      </w:r>
    </w:p>
    <w:p w14:paraId="08DC5083" w14:textId="77777777" w:rsidR="00810859" w:rsidRPr="00911583" w:rsidRDefault="00810859" w:rsidP="00810859">
      <w:pPr>
        <w:pStyle w:val="TAH"/>
        <w:jc w:val="left"/>
        <w:rPr>
          <w:rFonts w:cs="v5.0.0"/>
          <w:b w:val="0"/>
          <w:lang w:val="en-US" w:eastAsia="zh-CN"/>
        </w:rPr>
      </w:pPr>
    </w:p>
    <w:p w14:paraId="0709654B" w14:textId="77777777" w:rsidR="00810859" w:rsidRPr="00953327" w:rsidRDefault="00810859" w:rsidP="00810859">
      <w:pPr>
        <w:pStyle w:val="TH"/>
        <w:rPr>
          <w:rFonts w:eastAsia="Times New Roman" w:cs="Arial"/>
          <w:b w:val="0"/>
          <w:lang w:val="en-US"/>
        </w:rPr>
      </w:pPr>
      <w:r w:rsidRPr="00D17A86">
        <w:rPr>
          <w:rFonts w:eastAsia="Times New Roman" w:cs="Arial"/>
          <w:lang w:val="en-US"/>
        </w:rPr>
        <w:t xml:space="preserve">Table 6.6.4.2-1: SAN </w:t>
      </w:r>
      <w:r>
        <w:rPr>
          <w:rFonts w:eastAsia="Times New Roman" w:cs="Arial"/>
          <w:lang w:val="en-US"/>
        </w:rPr>
        <w:t xml:space="preserve">LEO and </w:t>
      </w:r>
      <w:r w:rsidRPr="00D17A86">
        <w:rPr>
          <w:rFonts w:cs="Arial"/>
          <w:lang w:val="en-US" w:eastAsia="zh-CN"/>
        </w:rPr>
        <w:t>GEO</w:t>
      </w:r>
      <w:r w:rsidRPr="00D17A86">
        <w:rPr>
          <w:rFonts w:eastAsia="Times New Roman" w:cs="Arial"/>
          <w:lang w:val="en-US"/>
        </w:rPr>
        <w:t xml:space="preserve"> Class</w:t>
      </w:r>
      <w:r>
        <w:rPr>
          <w:rFonts w:eastAsia="Times New Roman" w:cs="Arial"/>
          <w:lang w:val="en-US"/>
        </w:rPr>
        <w:t>es</w:t>
      </w:r>
      <w:r w:rsidRPr="00D17A86">
        <w:rPr>
          <w:rFonts w:eastAsia="Times New Roman" w:cs="Arial"/>
          <w:lang w:val="en-US"/>
        </w:rPr>
        <w:t xml:space="preserve">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810859" w14:paraId="53247139" w14:textId="77777777" w:rsidTr="00F16DF5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AE77" w14:textId="77777777" w:rsidR="00810859" w:rsidRPr="00911583" w:rsidRDefault="00810859" w:rsidP="00F16DF5">
            <w:pPr>
              <w:pStyle w:val="TAH"/>
              <w:rPr>
                <w:rFonts w:cs="v5.0.0"/>
                <w:lang w:val="en-US"/>
              </w:rPr>
            </w:pPr>
            <w:r w:rsidRPr="00911583">
              <w:rPr>
                <w:rFonts w:cs="v5.0.0"/>
                <w:lang w:val="en-US"/>
              </w:rPr>
              <w:t xml:space="preserve">Frequency offset of measurement filter </w:t>
            </w:r>
            <w:r w:rsidRPr="00911583">
              <w:rPr>
                <w:rFonts w:cs="v5.0.0"/>
                <w:lang w:val="en-US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 w:rsidRPr="00911583">
              <w:rPr>
                <w:rFonts w:cs="v5.0.0"/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B1E5" w14:textId="77777777" w:rsidR="00810859" w:rsidRPr="00911583" w:rsidRDefault="00810859" w:rsidP="00F16DF5">
            <w:pPr>
              <w:pStyle w:val="TAH"/>
              <w:rPr>
                <w:rFonts w:cs="v5.0.0"/>
                <w:lang w:val="en-US"/>
              </w:rPr>
            </w:pPr>
            <w:r w:rsidRPr="00911583">
              <w:rPr>
                <w:rFonts w:cs="v5.0.0"/>
                <w:lang w:val="en-US"/>
              </w:rPr>
              <w:t xml:space="preserve">Frequency offset of measurement filter </w:t>
            </w:r>
            <w:proofErr w:type="spellStart"/>
            <w:r w:rsidRPr="00911583">
              <w:rPr>
                <w:rFonts w:cs="v5.0.0"/>
                <w:lang w:val="en-US"/>
              </w:rPr>
              <w:t>centre</w:t>
            </w:r>
            <w:proofErr w:type="spellEnd"/>
            <w:r w:rsidRPr="00911583">
              <w:rPr>
                <w:rFonts w:cs="v5.0.0"/>
                <w:lang w:val="en-US"/>
              </w:rPr>
              <w:t xml:space="preserve"> frequency, </w:t>
            </w:r>
            <w:proofErr w:type="spellStart"/>
            <w:r w:rsidRPr="00911583">
              <w:rPr>
                <w:rFonts w:cs="v5.0.0"/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D8A" w14:textId="77777777" w:rsidR="00810859" w:rsidRDefault="00810859" w:rsidP="00F16DF5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</w:p>
          <w:p w14:paraId="7D2C2EAE" w14:textId="77777777" w:rsidR="00810859" w:rsidRDefault="00810859" w:rsidP="00F16DF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dBm</w:t>
            </w:r>
          </w:p>
          <w:p w14:paraId="2307CA9D" w14:textId="77777777" w:rsidR="00810859" w:rsidRDefault="00810859" w:rsidP="00F16DF5">
            <w:pPr>
              <w:pStyle w:val="TAH"/>
              <w:rPr>
                <w:rFonts w:cs="v5.0.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B72F" w14:textId="77777777" w:rsidR="00810859" w:rsidRDefault="00810859" w:rsidP="00F16DF5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810859" w14:paraId="090CA6C4" w14:textId="77777777" w:rsidTr="00F16DF5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67F5" w14:textId="77777777" w:rsidR="00810859" w:rsidRDefault="00810859" w:rsidP="00F16DF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 w:rsidRPr="00FB2EBB">
              <w:rPr>
                <w:rFonts w:cs="v5.0.0"/>
              </w:rPr>
              <w:t xml:space="preserve">2* </w:t>
            </w:r>
            <w:proofErr w:type="spellStart"/>
            <w:r w:rsidRPr="00FB2EBB">
              <w:rPr>
                <w:rFonts w:cs="v5.0.0"/>
              </w:rPr>
              <w:t>BW</w:t>
            </w:r>
            <w:r w:rsidRPr="007C5EE2">
              <w:rPr>
                <w:rFonts w:cs="v5.0.0"/>
                <w:vertAlign w:val="subscript"/>
              </w:rPr>
              <w:t>Channel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EA16" w14:textId="77777777" w:rsidR="00810859" w:rsidRPr="00911583" w:rsidRDefault="00810859" w:rsidP="00F16DF5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 w:rsidRPr="00911583">
              <w:rPr>
                <w:rFonts w:cs="v5.0.0"/>
                <w:lang w:val="en-US"/>
              </w:rPr>
              <w:t xml:space="preserve"> </w:t>
            </w:r>
            <w:proofErr w:type="spellStart"/>
            <w:r w:rsidRPr="00911583">
              <w:rPr>
                <w:rFonts w:cs="v5.0.0"/>
                <w:lang w:val="en-US"/>
              </w:rPr>
              <w:t>f_offset</w:t>
            </w:r>
            <w:proofErr w:type="spellEnd"/>
            <w:r w:rsidRPr="00911583">
              <w:rPr>
                <w:rFonts w:cs="v5.0.0"/>
                <w:lang w:val="en-US"/>
              </w:rPr>
              <w:t xml:space="preserve"> &lt; 2* </w:t>
            </w:r>
            <w:proofErr w:type="spellStart"/>
            <w:r w:rsidRPr="00911583">
              <w:rPr>
                <w:rFonts w:cs="v5.0.0"/>
                <w:lang w:val="en-US"/>
              </w:rPr>
              <w:t>BW</w:t>
            </w:r>
            <w:r w:rsidRPr="00911583">
              <w:rPr>
                <w:rFonts w:cs="v5.0.0"/>
                <w:vertAlign w:val="subscript"/>
                <w:lang w:val="en-US"/>
              </w:rPr>
              <w:t>Channel</w:t>
            </w:r>
            <w:proofErr w:type="spellEnd"/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1DCB" w14:textId="5B107439" w:rsidR="00810859" w:rsidRDefault="00810859" w:rsidP="00F16DF5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Channel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B962" w14:textId="77777777" w:rsidR="00810859" w:rsidRDefault="00810859" w:rsidP="00F16D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4kHz</w:t>
            </w:r>
          </w:p>
        </w:tc>
      </w:tr>
      <w:tr w:rsidR="00810859" w14:paraId="5D96A92E" w14:textId="77777777" w:rsidTr="00F16DF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6F97" w14:textId="77777777" w:rsidR="00810859" w:rsidRPr="00911583" w:rsidRDefault="00810859" w:rsidP="00F16DF5">
            <w:pPr>
              <w:pStyle w:val="TAC"/>
              <w:jc w:val="left"/>
              <w:rPr>
                <w:lang w:val="en-US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 xml:space="preserve">OTE 1: </w:t>
            </w:r>
            <w:proofErr w:type="spellStart"/>
            <w:r w:rsidRPr="00911583">
              <w:rPr>
                <w:lang w:val="en-US"/>
              </w:rPr>
              <w:t>PSD</w:t>
            </w:r>
            <w:r w:rsidRPr="00911583">
              <w:rPr>
                <w:vertAlign w:val="subscript"/>
                <w:lang w:val="en-US"/>
              </w:rPr>
              <w:t>channel</w:t>
            </w:r>
            <w:proofErr w:type="spellEnd"/>
            <w:r w:rsidRPr="00911583">
              <w:rPr>
                <w:vertAlign w:val="subscript"/>
                <w:lang w:val="en-US"/>
              </w:rPr>
              <w:t xml:space="preserve"> </w:t>
            </w:r>
            <w:r w:rsidRPr="00911583">
              <w:rPr>
                <w:lang w:val="en-US"/>
              </w:rPr>
              <w:t xml:space="preserve">= </w:t>
            </w:r>
            <w:proofErr w:type="spellStart"/>
            <w:proofErr w:type="gramStart"/>
            <w:r w:rsidRPr="00911583">
              <w:rPr>
                <w:lang w:val="en-US"/>
              </w:rPr>
              <w:t>P</w:t>
            </w:r>
            <w:r w:rsidRPr="00911583">
              <w:rPr>
                <w:vertAlign w:val="subscript"/>
                <w:lang w:val="en-US"/>
              </w:rPr>
              <w:t>rated,c</w:t>
            </w:r>
            <w:proofErr w:type="spellEnd"/>
            <w:proofErr w:type="gramEnd"/>
            <w:r w:rsidRPr="00911583">
              <w:rPr>
                <w:vertAlign w:val="subscript"/>
                <w:lang w:val="en-US"/>
              </w:rPr>
              <w:t xml:space="preserve"> </w:t>
            </w:r>
            <w:r w:rsidRPr="00911583">
              <w:rPr>
                <w:lang w:val="en-US"/>
              </w:rPr>
              <w:t>– 10log10(</w:t>
            </w:r>
            <w:proofErr w:type="spellStart"/>
            <w:r w:rsidRPr="00911583">
              <w:rPr>
                <w:lang w:val="en-US"/>
              </w:rPr>
              <w:t>BW</w:t>
            </w:r>
            <w:r w:rsidRPr="00911583">
              <w:rPr>
                <w:vertAlign w:val="subscript"/>
                <w:lang w:val="en-US"/>
              </w:rPr>
              <w:t>Channel</w:t>
            </w:r>
            <w:proofErr w:type="spellEnd"/>
            <w:r w:rsidRPr="00911583">
              <w:rPr>
                <w:lang w:val="en-US"/>
              </w:rPr>
              <w:t>) – 24, unit dBm/4kHz.</w:t>
            </w:r>
          </w:p>
          <w:p w14:paraId="05D3CB27" w14:textId="14891CED" w:rsidR="00810859" w:rsidRPr="00911583" w:rsidRDefault="00810859" w:rsidP="00F16DF5">
            <w:pPr>
              <w:pStyle w:val="TAC"/>
              <w:jc w:val="left"/>
              <w:rPr>
                <w:rFonts w:cs="Arial"/>
                <w:lang w:val="en-US" w:eastAsia="zh-CN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>OTE 2: SE limit is spurious emission limit specified in spurious emission clause</w:t>
            </w:r>
            <w:r w:rsidR="00181F47">
              <w:rPr>
                <w:rFonts w:cs="Arial"/>
                <w:lang w:val="en-US" w:eastAsia="zh-CN"/>
              </w:rPr>
              <w:t xml:space="preserve"> [</w:t>
            </w:r>
            <w:r w:rsidR="0026749A">
              <w:rPr>
                <w:rFonts w:cs="Arial"/>
                <w:lang w:val="en-US" w:eastAsia="zh-CN"/>
              </w:rPr>
              <w:t>6.6.5</w:t>
            </w:r>
            <w:r w:rsidR="00181F47">
              <w:rPr>
                <w:rFonts w:cs="Arial"/>
                <w:lang w:val="en-US" w:eastAsia="zh-CN"/>
              </w:rPr>
              <w:t>]</w:t>
            </w:r>
            <w:r w:rsidRPr="00911583">
              <w:rPr>
                <w:rFonts w:cs="Arial"/>
                <w:lang w:val="en-US" w:eastAsia="zh-CN"/>
              </w:rPr>
              <w:t>.</w:t>
            </w:r>
          </w:p>
          <w:p w14:paraId="29253BBC" w14:textId="653A299D" w:rsidR="00810859" w:rsidRDefault="00810859" w:rsidP="00F16DF5">
            <w:pPr>
              <w:pStyle w:val="TAC"/>
              <w:jc w:val="left"/>
              <w:rPr>
                <w:rFonts w:cs="Arial"/>
                <w:lang w:val="en-US" w:eastAsia="zh-CN"/>
              </w:rPr>
            </w:pPr>
            <w:r w:rsidRPr="00911583">
              <w:rPr>
                <w:rFonts w:cs="Arial"/>
                <w:lang w:val="en-US" w:eastAsia="zh-CN"/>
              </w:rPr>
              <w:t>NOTE 3: PSD attenuation as in ITU-R SM.1541-6</w:t>
            </w:r>
            <w:r w:rsidR="00582A64">
              <w:rPr>
                <w:rFonts w:cs="Arial"/>
                <w:lang w:val="en-US" w:eastAsia="zh-CN"/>
              </w:rPr>
              <w:t xml:space="preserve"> [x]</w:t>
            </w:r>
            <w:r w:rsidRPr="00911583">
              <w:rPr>
                <w:rFonts w:cs="Arial"/>
                <w:lang w:val="en-US" w:eastAsia="zh-CN"/>
              </w:rPr>
              <w:t xml:space="preserve">, Annex 5 </w:t>
            </w:r>
            <w:proofErr w:type="spellStart"/>
            <w:r w:rsidRPr="00911583">
              <w:rPr>
                <w:rFonts w:cs="Arial"/>
                <w:lang w:val="en-US" w:eastAsia="zh-CN"/>
              </w:rPr>
              <w:t>OoB</w:t>
            </w:r>
            <w:proofErr w:type="spellEnd"/>
            <w:r w:rsidRPr="00911583"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1471675A" w14:textId="75EC4DA6" w:rsidR="00810859" w:rsidRPr="00911583" w:rsidRDefault="00810859" w:rsidP="006840C9">
            <w:pPr>
              <w:pStyle w:val="TAC"/>
              <w:jc w:val="left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=0</w:t>
            </w:r>
            <w:r w:rsidR="006840C9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</w:t>
            </w:r>
            <w:r w:rsidR="006840C9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dB for LEO class.</w:t>
            </w:r>
          </w:p>
        </w:tc>
      </w:tr>
    </w:tbl>
    <w:p w14:paraId="521AC104" w14:textId="77777777" w:rsidR="00C420C9" w:rsidRDefault="00C420C9" w:rsidP="00C420C9">
      <w:pPr>
        <w:keepNext/>
        <w:keepLines/>
        <w:spacing w:before="120"/>
        <w:outlineLvl w:val="3"/>
        <w:rPr>
          <w:rFonts w:ascii="Arial" w:eastAsia="Times New Roman" w:hAnsi="Arial"/>
          <w:sz w:val="24"/>
        </w:rPr>
      </w:pPr>
    </w:p>
    <w:p w14:paraId="676B9875" w14:textId="4418B971" w:rsidR="00C420C9" w:rsidRPr="006D596C" w:rsidRDefault="00C420C9" w:rsidP="00C420C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highlight w:val="yellow"/>
        </w:rPr>
      </w:pPr>
    </w:p>
    <w:p w14:paraId="5F4B87BB" w14:textId="77777777" w:rsidR="00CB462C" w:rsidRPr="00377DB5" w:rsidRDefault="00CB462C" w:rsidP="00377DB5"/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A7418" w14:textId="77777777" w:rsidR="00FC01A5" w:rsidRDefault="00FC01A5">
      <w:pPr>
        <w:spacing w:after="0"/>
      </w:pPr>
      <w:r>
        <w:separator/>
      </w:r>
    </w:p>
  </w:endnote>
  <w:endnote w:type="continuationSeparator" w:id="0">
    <w:p w14:paraId="4E3E0F69" w14:textId="77777777" w:rsidR="00FC01A5" w:rsidRDefault="00FC01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511E" w14:textId="5E68B6B4" w:rsidR="00A237C0" w:rsidRDefault="00207F82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35FB31" wp14:editId="1CD4D1E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bf2d4d3a891011cc06fc93cc" descr="{&quot;HashCode&quot;:513532738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234AD5" w14:textId="6E4AAE08" w:rsidR="00207F82" w:rsidRPr="00207F82" w:rsidRDefault="00D504C8" w:rsidP="00207F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5FB31" id="_x0000_t202" coordsize="21600,21600" o:spt="202" path="m,l,21600r21600,l21600,xe">
              <v:stroke joinstyle="miter"/>
              <v:path gradientshapeok="t" o:connecttype="rect"/>
            </v:shapetype>
            <v:shape id="MSIPCMbf2d4d3a891011cc06fc93cc" o:spid="_x0000_s1026" type="#_x0000_t202" alt="{&quot;HashCode&quot;:513532738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3F234AD5" w14:textId="6E4AAE08" w:rsidR="00207F82" w:rsidRPr="00207F82" w:rsidRDefault="00D504C8" w:rsidP="00207F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37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D2CA" w14:textId="77777777" w:rsidR="00FC01A5" w:rsidRDefault="00FC01A5">
      <w:pPr>
        <w:spacing w:after="0"/>
      </w:pPr>
      <w:r>
        <w:separator/>
      </w:r>
    </w:p>
  </w:footnote>
  <w:footnote w:type="continuationSeparator" w:id="0">
    <w:p w14:paraId="2590D13E" w14:textId="77777777" w:rsidR="00FC01A5" w:rsidRDefault="00FC01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1205492">
    <w:abstractNumId w:val="0"/>
  </w:num>
  <w:num w:numId="2" w16cid:durableId="874387224">
    <w:abstractNumId w:val="21"/>
  </w:num>
  <w:num w:numId="3" w16cid:durableId="1451167501">
    <w:abstractNumId w:val="5"/>
  </w:num>
  <w:num w:numId="4" w16cid:durableId="455217665">
    <w:abstractNumId w:val="20"/>
  </w:num>
  <w:num w:numId="5" w16cid:durableId="1933971281">
    <w:abstractNumId w:val="18"/>
  </w:num>
  <w:num w:numId="6" w16cid:durableId="330446993">
    <w:abstractNumId w:val="8"/>
  </w:num>
  <w:num w:numId="7" w16cid:durableId="619799437">
    <w:abstractNumId w:val="22"/>
  </w:num>
  <w:num w:numId="8" w16cid:durableId="1376005444">
    <w:abstractNumId w:val="15"/>
  </w:num>
  <w:num w:numId="9" w16cid:durableId="1086151037">
    <w:abstractNumId w:val="10"/>
  </w:num>
  <w:num w:numId="10" w16cid:durableId="1850673501">
    <w:abstractNumId w:val="9"/>
  </w:num>
  <w:num w:numId="11" w16cid:durableId="61686749">
    <w:abstractNumId w:val="1"/>
  </w:num>
  <w:num w:numId="12" w16cid:durableId="632364654">
    <w:abstractNumId w:val="12"/>
  </w:num>
  <w:num w:numId="13" w16cid:durableId="1489787529">
    <w:abstractNumId w:val="3"/>
  </w:num>
  <w:num w:numId="14" w16cid:durableId="347949787">
    <w:abstractNumId w:val="13"/>
  </w:num>
  <w:num w:numId="15" w16cid:durableId="2020694259">
    <w:abstractNumId w:val="7"/>
  </w:num>
  <w:num w:numId="16" w16cid:durableId="1512067152">
    <w:abstractNumId w:val="17"/>
  </w:num>
  <w:num w:numId="17" w16cid:durableId="1024404750">
    <w:abstractNumId w:val="2"/>
  </w:num>
  <w:num w:numId="18" w16cid:durableId="594674882">
    <w:abstractNumId w:val="16"/>
  </w:num>
  <w:num w:numId="19" w16cid:durableId="672487361">
    <w:abstractNumId w:val="14"/>
  </w:num>
  <w:num w:numId="20" w16cid:durableId="556012777">
    <w:abstractNumId w:val="4"/>
  </w:num>
  <w:num w:numId="21" w16cid:durableId="67966954">
    <w:abstractNumId w:val="6"/>
  </w:num>
  <w:num w:numId="22" w16cid:durableId="148331300">
    <w:abstractNumId w:val="19"/>
  </w:num>
  <w:num w:numId="23" w16cid:durableId="780757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68"/>
    <w:rsid w:val="00066898"/>
    <w:rsid w:val="00066E3A"/>
    <w:rsid w:val="00077558"/>
    <w:rsid w:val="00080512"/>
    <w:rsid w:val="00080663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290D"/>
    <w:rsid w:val="000D58AB"/>
    <w:rsid w:val="000D6193"/>
    <w:rsid w:val="000D63B7"/>
    <w:rsid w:val="000D6765"/>
    <w:rsid w:val="000E22FC"/>
    <w:rsid w:val="000E2B22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5424D"/>
    <w:rsid w:val="00155105"/>
    <w:rsid w:val="0017209D"/>
    <w:rsid w:val="00174809"/>
    <w:rsid w:val="00181F47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C6428"/>
    <w:rsid w:val="001D02C2"/>
    <w:rsid w:val="001D2746"/>
    <w:rsid w:val="001D5AF3"/>
    <w:rsid w:val="001E1D8E"/>
    <w:rsid w:val="001E2F89"/>
    <w:rsid w:val="001E478C"/>
    <w:rsid w:val="001E6784"/>
    <w:rsid w:val="001F0C1D"/>
    <w:rsid w:val="001F1132"/>
    <w:rsid w:val="001F168B"/>
    <w:rsid w:val="001F2F4E"/>
    <w:rsid w:val="001F4FDE"/>
    <w:rsid w:val="00200059"/>
    <w:rsid w:val="00207F82"/>
    <w:rsid w:val="0021036D"/>
    <w:rsid w:val="0021322C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49A"/>
    <w:rsid w:val="002675F0"/>
    <w:rsid w:val="00270570"/>
    <w:rsid w:val="002763EF"/>
    <w:rsid w:val="00277BBF"/>
    <w:rsid w:val="00281460"/>
    <w:rsid w:val="0029734B"/>
    <w:rsid w:val="002A44D5"/>
    <w:rsid w:val="002A71E9"/>
    <w:rsid w:val="002B0907"/>
    <w:rsid w:val="002B2814"/>
    <w:rsid w:val="002B2C4D"/>
    <w:rsid w:val="002B6339"/>
    <w:rsid w:val="002C0E89"/>
    <w:rsid w:val="002D095A"/>
    <w:rsid w:val="002D7506"/>
    <w:rsid w:val="002E00EE"/>
    <w:rsid w:val="002F38DB"/>
    <w:rsid w:val="003172DC"/>
    <w:rsid w:val="00322C30"/>
    <w:rsid w:val="003331D9"/>
    <w:rsid w:val="00333779"/>
    <w:rsid w:val="00336853"/>
    <w:rsid w:val="00337550"/>
    <w:rsid w:val="0034146D"/>
    <w:rsid w:val="00353C1F"/>
    <w:rsid w:val="0035462D"/>
    <w:rsid w:val="00372203"/>
    <w:rsid w:val="00372E69"/>
    <w:rsid w:val="003765B8"/>
    <w:rsid w:val="00377DB5"/>
    <w:rsid w:val="00381A38"/>
    <w:rsid w:val="00381B0E"/>
    <w:rsid w:val="00390474"/>
    <w:rsid w:val="003A366C"/>
    <w:rsid w:val="003A677F"/>
    <w:rsid w:val="003B70A9"/>
    <w:rsid w:val="003C1571"/>
    <w:rsid w:val="003C3971"/>
    <w:rsid w:val="003D3022"/>
    <w:rsid w:val="003E723A"/>
    <w:rsid w:val="003E7965"/>
    <w:rsid w:val="00405614"/>
    <w:rsid w:val="00405F17"/>
    <w:rsid w:val="0041501B"/>
    <w:rsid w:val="0041781E"/>
    <w:rsid w:val="004211E7"/>
    <w:rsid w:val="00422E95"/>
    <w:rsid w:val="00423334"/>
    <w:rsid w:val="00426857"/>
    <w:rsid w:val="00426BEA"/>
    <w:rsid w:val="004345EC"/>
    <w:rsid w:val="00434C6D"/>
    <w:rsid w:val="0043732D"/>
    <w:rsid w:val="00443C65"/>
    <w:rsid w:val="00451381"/>
    <w:rsid w:val="00454F1C"/>
    <w:rsid w:val="00464321"/>
    <w:rsid w:val="00465515"/>
    <w:rsid w:val="00467EC2"/>
    <w:rsid w:val="004744AE"/>
    <w:rsid w:val="00481A90"/>
    <w:rsid w:val="0049670D"/>
    <w:rsid w:val="004A1894"/>
    <w:rsid w:val="004B67CB"/>
    <w:rsid w:val="004D0DA5"/>
    <w:rsid w:val="004D3578"/>
    <w:rsid w:val="004D6208"/>
    <w:rsid w:val="004E05E4"/>
    <w:rsid w:val="004E213A"/>
    <w:rsid w:val="004E5600"/>
    <w:rsid w:val="004E6DDE"/>
    <w:rsid w:val="004F0988"/>
    <w:rsid w:val="004F29B2"/>
    <w:rsid w:val="004F3340"/>
    <w:rsid w:val="00501BB9"/>
    <w:rsid w:val="005168D6"/>
    <w:rsid w:val="005210A6"/>
    <w:rsid w:val="00522313"/>
    <w:rsid w:val="005259EB"/>
    <w:rsid w:val="00526A82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82A64"/>
    <w:rsid w:val="00583C96"/>
    <w:rsid w:val="00591544"/>
    <w:rsid w:val="00597B11"/>
    <w:rsid w:val="005A4073"/>
    <w:rsid w:val="005A4549"/>
    <w:rsid w:val="005A4828"/>
    <w:rsid w:val="005A52D7"/>
    <w:rsid w:val="005A75A6"/>
    <w:rsid w:val="005B438A"/>
    <w:rsid w:val="005B5C01"/>
    <w:rsid w:val="005B72D3"/>
    <w:rsid w:val="005D2E01"/>
    <w:rsid w:val="005D7526"/>
    <w:rsid w:val="005E00A6"/>
    <w:rsid w:val="005E4BB2"/>
    <w:rsid w:val="005E6BFB"/>
    <w:rsid w:val="00601C5E"/>
    <w:rsid w:val="00602AEA"/>
    <w:rsid w:val="00603AB0"/>
    <w:rsid w:val="00610012"/>
    <w:rsid w:val="00614FDF"/>
    <w:rsid w:val="006151EB"/>
    <w:rsid w:val="00615E3C"/>
    <w:rsid w:val="00620997"/>
    <w:rsid w:val="00633F6F"/>
    <w:rsid w:val="0063543D"/>
    <w:rsid w:val="006436D6"/>
    <w:rsid w:val="00647114"/>
    <w:rsid w:val="00661F6D"/>
    <w:rsid w:val="00663F6C"/>
    <w:rsid w:val="00664B2A"/>
    <w:rsid w:val="00674546"/>
    <w:rsid w:val="0068238A"/>
    <w:rsid w:val="006840C9"/>
    <w:rsid w:val="006952D3"/>
    <w:rsid w:val="006975ED"/>
    <w:rsid w:val="006A16A4"/>
    <w:rsid w:val="006A323F"/>
    <w:rsid w:val="006A4BE2"/>
    <w:rsid w:val="006B30D0"/>
    <w:rsid w:val="006B6F8B"/>
    <w:rsid w:val="006C18FC"/>
    <w:rsid w:val="006C3D95"/>
    <w:rsid w:val="006C5081"/>
    <w:rsid w:val="006D596C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10D5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847E6"/>
    <w:rsid w:val="0079026B"/>
    <w:rsid w:val="0079294F"/>
    <w:rsid w:val="0079509B"/>
    <w:rsid w:val="0079610A"/>
    <w:rsid w:val="007A641D"/>
    <w:rsid w:val="007A6BD8"/>
    <w:rsid w:val="007B600E"/>
    <w:rsid w:val="007B7EB9"/>
    <w:rsid w:val="007C299A"/>
    <w:rsid w:val="007C2B7D"/>
    <w:rsid w:val="007C421B"/>
    <w:rsid w:val="007F0F4A"/>
    <w:rsid w:val="007F2B6C"/>
    <w:rsid w:val="007F4D55"/>
    <w:rsid w:val="008028A4"/>
    <w:rsid w:val="00804CE7"/>
    <w:rsid w:val="00807FCD"/>
    <w:rsid w:val="00810859"/>
    <w:rsid w:val="008127D4"/>
    <w:rsid w:val="0081378A"/>
    <w:rsid w:val="008215D5"/>
    <w:rsid w:val="0082259A"/>
    <w:rsid w:val="0082276E"/>
    <w:rsid w:val="0082290D"/>
    <w:rsid w:val="008231FF"/>
    <w:rsid w:val="00824F74"/>
    <w:rsid w:val="00830747"/>
    <w:rsid w:val="008419AF"/>
    <w:rsid w:val="00857076"/>
    <w:rsid w:val="00864249"/>
    <w:rsid w:val="00867A7A"/>
    <w:rsid w:val="008768CA"/>
    <w:rsid w:val="0087751E"/>
    <w:rsid w:val="008803A9"/>
    <w:rsid w:val="00887C49"/>
    <w:rsid w:val="008A605F"/>
    <w:rsid w:val="008B3654"/>
    <w:rsid w:val="008C384C"/>
    <w:rsid w:val="008C791B"/>
    <w:rsid w:val="008D170E"/>
    <w:rsid w:val="008D3554"/>
    <w:rsid w:val="008E1C2A"/>
    <w:rsid w:val="008E28FD"/>
    <w:rsid w:val="008E2CD7"/>
    <w:rsid w:val="008E4D91"/>
    <w:rsid w:val="0090271F"/>
    <w:rsid w:val="00902E23"/>
    <w:rsid w:val="0090478A"/>
    <w:rsid w:val="009114D7"/>
    <w:rsid w:val="0091348E"/>
    <w:rsid w:val="00917CCB"/>
    <w:rsid w:val="0092105B"/>
    <w:rsid w:val="009321D0"/>
    <w:rsid w:val="00941F5E"/>
    <w:rsid w:val="00942EC2"/>
    <w:rsid w:val="00943A5F"/>
    <w:rsid w:val="00950561"/>
    <w:rsid w:val="00955613"/>
    <w:rsid w:val="00962927"/>
    <w:rsid w:val="0096590D"/>
    <w:rsid w:val="00986E6F"/>
    <w:rsid w:val="009872EA"/>
    <w:rsid w:val="009A1E6B"/>
    <w:rsid w:val="009A7EF5"/>
    <w:rsid w:val="009B3173"/>
    <w:rsid w:val="009C0FAB"/>
    <w:rsid w:val="009D091B"/>
    <w:rsid w:val="009F0011"/>
    <w:rsid w:val="009F1AFF"/>
    <w:rsid w:val="009F27F1"/>
    <w:rsid w:val="009F2BCD"/>
    <w:rsid w:val="009F37B7"/>
    <w:rsid w:val="009F3FF9"/>
    <w:rsid w:val="009F523C"/>
    <w:rsid w:val="009F6C63"/>
    <w:rsid w:val="00A10EAA"/>
    <w:rsid w:val="00A10F02"/>
    <w:rsid w:val="00A164B4"/>
    <w:rsid w:val="00A1696F"/>
    <w:rsid w:val="00A17C72"/>
    <w:rsid w:val="00A237C0"/>
    <w:rsid w:val="00A24B0D"/>
    <w:rsid w:val="00A26956"/>
    <w:rsid w:val="00A27486"/>
    <w:rsid w:val="00A30D1A"/>
    <w:rsid w:val="00A36108"/>
    <w:rsid w:val="00A37C29"/>
    <w:rsid w:val="00A46429"/>
    <w:rsid w:val="00A531E6"/>
    <w:rsid w:val="00A53724"/>
    <w:rsid w:val="00A56066"/>
    <w:rsid w:val="00A57D2A"/>
    <w:rsid w:val="00A610A6"/>
    <w:rsid w:val="00A721AB"/>
    <w:rsid w:val="00A73129"/>
    <w:rsid w:val="00A76235"/>
    <w:rsid w:val="00A77D6E"/>
    <w:rsid w:val="00A82346"/>
    <w:rsid w:val="00A85277"/>
    <w:rsid w:val="00A85F1B"/>
    <w:rsid w:val="00A87FC1"/>
    <w:rsid w:val="00A92BA1"/>
    <w:rsid w:val="00AB3941"/>
    <w:rsid w:val="00AB7BE1"/>
    <w:rsid w:val="00AC353B"/>
    <w:rsid w:val="00AC6BC6"/>
    <w:rsid w:val="00AD2209"/>
    <w:rsid w:val="00AE65E2"/>
    <w:rsid w:val="00AF2A93"/>
    <w:rsid w:val="00AF3127"/>
    <w:rsid w:val="00AF4CC9"/>
    <w:rsid w:val="00B0209D"/>
    <w:rsid w:val="00B021CB"/>
    <w:rsid w:val="00B03397"/>
    <w:rsid w:val="00B051EC"/>
    <w:rsid w:val="00B13E8B"/>
    <w:rsid w:val="00B15449"/>
    <w:rsid w:val="00B17299"/>
    <w:rsid w:val="00B179B2"/>
    <w:rsid w:val="00B30FCC"/>
    <w:rsid w:val="00B35C0E"/>
    <w:rsid w:val="00B413DD"/>
    <w:rsid w:val="00B6561B"/>
    <w:rsid w:val="00B77381"/>
    <w:rsid w:val="00B87B09"/>
    <w:rsid w:val="00B93086"/>
    <w:rsid w:val="00B936D7"/>
    <w:rsid w:val="00B943FB"/>
    <w:rsid w:val="00B95AF9"/>
    <w:rsid w:val="00BA132C"/>
    <w:rsid w:val="00BA19ED"/>
    <w:rsid w:val="00BA1BF3"/>
    <w:rsid w:val="00BA4B8D"/>
    <w:rsid w:val="00BA5EBA"/>
    <w:rsid w:val="00BB3B3C"/>
    <w:rsid w:val="00BB3CFB"/>
    <w:rsid w:val="00BC0F7D"/>
    <w:rsid w:val="00BC2F0C"/>
    <w:rsid w:val="00BC3F92"/>
    <w:rsid w:val="00BD7D31"/>
    <w:rsid w:val="00BE0059"/>
    <w:rsid w:val="00BE3255"/>
    <w:rsid w:val="00BF128E"/>
    <w:rsid w:val="00BF4B5F"/>
    <w:rsid w:val="00C074DD"/>
    <w:rsid w:val="00C1496A"/>
    <w:rsid w:val="00C15B74"/>
    <w:rsid w:val="00C31564"/>
    <w:rsid w:val="00C32624"/>
    <w:rsid w:val="00C33079"/>
    <w:rsid w:val="00C420C9"/>
    <w:rsid w:val="00C43A83"/>
    <w:rsid w:val="00C45231"/>
    <w:rsid w:val="00C465F9"/>
    <w:rsid w:val="00C53AC2"/>
    <w:rsid w:val="00C542BD"/>
    <w:rsid w:val="00C72833"/>
    <w:rsid w:val="00C74C6F"/>
    <w:rsid w:val="00C7504A"/>
    <w:rsid w:val="00C76403"/>
    <w:rsid w:val="00C80F1D"/>
    <w:rsid w:val="00C81762"/>
    <w:rsid w:val="00C85B3D"/>
    <w:rsid w:val="00C87651"/>
    <w:rsid w:val="00C87AF8"/>
    <w:rsid w:val="00C908F3"/>
    <w:rsid w:val="00C93F40"/>
    <w:rsid w:val="00CA0010"/>
    <w:rsid w:val="00CA0DC6"/>
    <w:rsid w:val="00CA1E0D"/>
    <w:rsid w:val="00CA1F2D"/>
    <w:rsid w:val="00CA3D0C"/>
    <w:rsid w:val="00CA468D"/>
    <w:rsid w:val="00CB04D7"/>
    <w:rsid w:val="00CB462C"/>
    <w:rsid w:val="00CB7E64"/>
    <w:rsid w:val="00CD275F"/>
    <w:rsid w:val="00CE697D"/>
    <w:rsid w:val="00CF21A2"/>
    <w:rsid w:val="00CF276F"/>
    <w:rsid w:val="00D07B06"/>
    <w:rsid w:val="00D1048B"/>
    <w:rsid w:val="00D12837"/>
    <w:rsid w:val="00D17E05"/>
    <w:rsid w:val="00D21A18"/>
    <w:rsid w:val="00D30540"/>
    <w:rsid w:val="00D316CE"/>
    <w:rsid w:val="00D456DE"/>
    <w:rsid w:val="00D45FCA"/>
    <w:rsid w:val="00D47AAD"/>
    <w:rsid w:val="00D504C8"/>
    <w:rsid w:val="00D57972"/>
    <w:rsid w:val="00D61BB4"/>
    <w:rsid w:val="00D675A9"/>
    <w:rsid w:val="00D675BB"/>
    <w:rsid w:val="00D718B9"/>
    <w:rsid w:val="00D738D6"/>
    <w:rsid w:val="00D755EB"/>
    <w:rsid w:val="00D76048"/>
    <w:rsid w:val="00D769DA"/>
    <w:rsid w:val="00D809A0"/>
    <w:rsid w:val="00D81D70"/>
    <w:rsid w:val="00D83F42"/>
    <w:rsid w:val="00D84F72"/>
    <w:rsid w:val="00D87E00"/>
    <w:rsid w:val="00D9134D"/>
    <w:rsid w:val="00D922FA"/>
    <w:rsid w:val="00DA0877"/>
    <w:rsid w:val="00DA0A78"/>
    <w:rsid w:val="00DA1180"/>
    <w:rsid w:val="00DA7A03"/>
    <w:rsid w:val="00DB1818"/>
    <w:rsid w:val="00DB1AAA"/>
    <w:rsid w:val="00DB39E0"/>
    <w:rsid w:val="00DC279A"/>
    <w:rsid w:val="00DC309B"/>
    <w:rsid w:val="00DC4C4E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AD7"/>
    <w:rsid w:val="00E157CF"/>
    <w:rsid w:val="00E16509"/>
    <w:rsid w:val="00E36568"/>
    <w:rsid w:val="00E4120B"/>
    <w:rsid w:val="00E44582"/>
    <w:rsid w:val="00E445BB"/>
    <w:rsid w:val="00E47B9D"/>
    <w:rsid w:val="00E619F7"/>
    <w:rsid w:val="00E77645"/>
    <w:rsid w:val="00E822C7"/>
    <w:rsid w:val="00E842E9"/>
    <w:rsid w:val="00E93C73"/>
    <w:rsid w:val="00E97A4E"/>
    <w:rsid w:val="00EA15B0"/>
    <w:rsid w:val="00EA1A28"/>
    <w:rsid w:val="00EA5EA7"/>
    <w:rsid w:val="00EC4A25"/>
    <w:rsid w:val="00ED759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75EB9"/>
    <w:rsid w:val="00F8407E"/>
    <w:rsid w:val="00F9008D"/>
    <w:rsid w:val="00FA1266"/>
    <w:rsid w:val="00FA3428"/>
    <w:rsid w:val="00FA3B9F"/>
    <w:rsid w:val="00FB0444"/>
    <w:rsid w:val="00FC01A5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lang w:eastAsia="en-US"/>
    </w:rPr>
  </w:style>
  <w:style w:type="paragraph" w:styleId="List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NormalIndent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2B090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qFormat/>
    <w:rsid w:val="002B0907"/>
    <w:rPr>
      <w:rFonts w:eastAsia="Malgun Gothic"/>
      <w:lang w:val="en-GB" w:eastAsia="en-US"/>
    </w:rPr>
  </w:style>
  <w:style w:type="paragraph" w:styleId="List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Strong">
    <w:name w:val="Strong"/>
    <w:uiPriority w:val="22"/>
    <w:qFormat/>
    <w:rsid w:val="002B0907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qFormat/>
    <w:rsid w:val="002B09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B09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090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2B09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2B09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09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B09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NormalIndent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NoList"/>
    <w:uiPriority w:val="99"/>
    <w:semiHidden/>
    <w:unhideWhenUsed/>
    <w:rsid w:val="006C18FC"/>
  </w:style>
  <w:style w:type="paragraph" w:customStyle="1" w:styleId="71">
    <w:name w:val="目录 71"/>
    <w:basedOn w:val="TOC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OC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OC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OC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OC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OC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DefaultParagraphFon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6C18FC"/>
    <w:rPr>
      <w:i/>
      <w:iCs/>
    </w:r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C420C9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4" ma:contentTypeDescription="Create a new document." ma:contentTypeScope="" ma:versionID="93d1a720a4bafdc0764bf3491894adb9">
  <xsd:schema xmlns:xsd="http://www.w3.org/2001/XMLSchema" xmlns:xs="http://www.w3.org/2001/XMLSchema" xmlns:p="http://schemas.microsoft.com/office/2006/metadata/properties" xmlns:ns2="9521437f-7a5f-4c0e-989d-711dce789f28" targetNamespace="http://schemas.microsoft.com/office/2006/metadata/properties" ma:root="true" ma:fieldsID="797021f92397d3fd8390db0932519e60" ns2:_="">
    <xsd:import namespace="9521437f-7a5f-4c0e-989d-711dce789f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EBF706-400C-449A-870E-8E591B38C52B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9521437f-7a5f-4c0e-989d-711dce789f28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144B047-FF83-455D-B02A-9BC3EDB49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71D29F-197D-4EC7-81D0-FE1A3A5640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D73EEC-1D10-4A2E-89B1-1271CCE360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649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TP for TS 38.108 Section 6.6.4 Operating band unwanted emissions</vt:lpstr>
      <vt:lpstr>Draft TP for TS 38.108 Section 6.6.4 Operating band unwanted emissions</vt:lpstr>
    </vt:vector>
  </TitlesOfParts>
  <Company>ETSI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TP for TS 38.108 Section 6.6.4 Operating band unwanted emissions</dc:title>
  <dc:subject>&lt;Solutions for NR to support non-terrestrial networks (NTN):Non-terrestrial networks (NTN) related RF and co-existence aspects&gt; (Release 17)</dc:subject>
  <dc:creator>MCC Support</dc:creator>
  <cp:keywords>NTN</cp:keywords>
  <cp:lastModifiedBy>Luca Lodigiani</cp:lastModifiedBy>
  <cp:revision>4</cp:revision>
  <cp:lastPrinted>2022-02-11T18:40:00Z</cp:lastPrinted>
  <dcterms:created xsi:type="dcterms:W3CDTF">2022-05-19T14:39:00Z</dcterms:created>
  <dcterms:modified xsi:type="dcterms:W3CDTF">2022-05-20T07:24:00Z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(3)iQMb/IlPIZqXBuEZ/XJ87jB9PhRc9ZdcOAJJF/9Mngdn7F9K7nEWgQ2JF0qSVGNXMdxAit0o
b/b4gXQ9LePyh0V9V4KOqEvnDpgfoGobPkKooHsVUOo+PKVuPQ5IGh9xb6cLrOE94+HMUv2V
30KtTHh5/+oaLkpBp9hERc2I34P411uh1cVL7tk1a289MXITsHsKpZgwhjj9Y0UavBpBzyb+
sNr11haByscXfwrDcJ</vt:lpwstr>
  </property>
  <property fmtid="{D5CDD505-2E9C-101B-9397-08002B2CF9AE}" pid="5" name="_2015_ms_pID_7253431">
    <vt:lpwstr>/19P1Jz9uGN8WIvtXvSH4+OPyI+pDzSU0Z+meOcx+4xzlEa1ohUuPY
+gaUefcYGUpZG2MzwV4RASAkKy9PDWXd2VGHksnN5FKRy+mA/sMY1UlUri8SP3HN4mFaeIxu
Cg7vHIaF9q2HHPTMVj52H4Bh2OiI2Bunez52ZTbi+AeVqFbhbVq/fUge9tfkAJo9otmzK/FL
fbF4AArGTP7JhK9JFojsxj0kLyaUPEsNHj62</vt:lpwstr>
  </property>
  <property fmtid="{D5CDD505-2E9C-101B-9397-08002B2CF9AE}" pid="6" name="ContentTypeId">
    <vt:lpwstr>0x010100B98573469650B343AF314866C5FCEB84</vt:lpwstr>
  </property>
  <property fmtid="{D5CDD505-2E9C-101B-9397-08002B2CF9AE}" pid="7" name="_2015_ms_pID_7253432">
    <vt:lpwstr>Mw==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2022-05-19T10:43:40Z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e8a3b786-419a-49a0-adcb-a26d76edeab4</vt:lpwstr>
  </property>
  <property fmtid="{D5CDD505-2E9C-101B-9397-08002B2CF9AE}" pid="14" name="MSIP_Label_67f73250-91c3-4058-a7be-ac7b98891567_ContentBits">
    <vt:lpwstr>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1652971115</vt:lpwstr>
  </property>
</Properties>
</file>